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4682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828"/>
      </w:tblGrid>
      <w:tr w:rsidR="00194448">
        <w:trPr>
          <w:cantSplit/>
          <w:trHeight w:val="230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 w:rsidR="00F71F07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F71F07"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 w:rsidR="00F71F07"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148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6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631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 w:rsidR="00F71F07">
              <w:rPr>
                <w:b/>
                <w:i/>
                <w:sz w:val="22"/>
                <w:szCs w:val="22"/>
              </w:rPr>
              <w:t>Департамент охорони здоров’я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F71F07">
              <w:rPr>
                <w:b/>
                <w:sz w:val="22"/>
                <w:szCs w:val="22"/>
                <w:lang w:val="uk-UA"/>
              </w:rPr>
              <w:t>м.Харків, вул.Сумська,64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b/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27.</w:t>
            </w:r>
          </w:p>
        </w:tc>
        <w:tc>
          <w:tcPr>
            <w:tcW w:w="428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12.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428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336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82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8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120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ЗВЕДЕНА ВІДОМІСТЬ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обліку руху хворих</w:t>
      </w:r>
      <w:r w:rsidR="00E17CA8">
        <w:rPr>
          <w:sz w:val="18"/>
          <w:szCs w:val="18"/>
          <w:lang w:val="uk-UA"/>
        </w:rPr>
        <w:t xml:space="preserve"> </w:t>
      </w:r>
      <w:r>
        <w:rPr>
          <w:sz w:val="18"/>
          <w:szCs w:val="18"/>
          <w:lang w:val="uk-UA"/>
        </w:rPr>
        <w:t>і ліжкового фонду в стаціонарі, відділенні або профілю ліжок____________________________________________</w:t>
      </w:r>
    </w:p>
    <w:p w:rsidR="00194448" w:rsidRDefault="00194448">
      <w:pPr>
        <w:pStyle w:val="a6"/>
        <w:ind w:firstLine="9781"/>
        <w:jc w:val="left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вписати найменування</w:t>
      </w:r>
    </w:p>
    <w:p w:rsidR="00194448" w:rsidRDefault="001C6985">
      <w:pPr>
        <w:jc w:val="center"/>
        <w:rPr>
          <w:sz w:val="18"/>
          <w:szCs w:val="18"/>
          <w:lang w:val="uk-UA"/>
        </w:rPr>
      </w:pPr>
      <w:r>
        <w:rPr>
          <w:b/>
          <w:sz w:val="16"/>
          <w:szCs w:val="16"/>
          <w:lang w:val="uk-UA"/>
        </w:rPr>
        <w:t>за  12 місяців</w:t>
      </w:r>
      <w:r w:rsidR="00194448">
        <w:rPr>
          <w:b/>
          <w:sz w:val="16"/>
          <w:szCs w:val="16"/>
        </w:rPr>
        <w:t xml:space="preserve">  </w:t>
      </w:r>
      <w:r w:rsidR="00F71F07">
        <w:rPr>
          <w:b/>
          <w:sz w:val="16"/>
          <w:szCs w:val="16"/>
          <w:u w:val="single"/>
        </w:rPr>
        <w:t>2022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6"/>
          <w:szCs w:val="16"/>
        </w:rPr>
      </w:pPr>
      <w:r>
        <w:rPr>
          <w:sz w:val="18"/>
          <w:szCs w:val="18"/>
          <w:lang w:val="uk-UA"/>
        </w:rPr>
        <w:t xml:space="preserve">Таблиця 1601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8"/>
          <w:szCs w:val="18"/>
          <w:lang w:val="uk-UA"/>
        </w:rPr>
        <w:t>Стор1  ф.016/о</w:t>
      </w:r>
    </w:p>
    <w:tbl>
      <w:tblPr>
        <w:tblW w:w="0" w:type="auto"/>
        <w:tblInd w:w="-44" w:type="dxa"/>
        <w:tblLayout w:type="fixed"/>
        <w:tblCellMar>
          <w:left w:w="113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750"/>
        <w:gridCol w:w="941"/>
        <w:gridCol w:w="657"/>
        <w:gridCol w:w="712"/>
        <w:gridCol w:w="808"/>
        <w:gridCol w:w="645"/>
        <w:gridCol w:w="830"/>
        <w:gridCol w:w="743"/>
        <w:gridCol w:w="739"/>
        <w:gridCol w:w="856"/>
        <w:gridCol w:w="926"/>
        <w:gridCol w:w="601"/>
        <w:gridCol w:w="850"/>
        <w:gridCol w:w="992"/>
        <w:gridCol w:w="851"/>
        <w:gridCol w:w="709"/>
        <w:gridCol w:w="738"/>
      </w:tblGrid>
      <w:tr w:rsidR="00194448">
        <w:trPr>
          <w:trHeight w:val="284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Число ліжок у межах кошто-рису фактично рогорнутих + згорнутих на ремонт     на кінець звітного періоду</w:t>
            </w:r>
          </w:p>
        </w:tc>
        <w:tc>
          <w:tcPr>
            <w:tcW w:w="65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tabs>
                <w:tab w:val="left" w:pos="52"/>
                <w:tab w:val="left" w:pos="344"/>
              </w:tabs>
              <w:spacing w:line="182" w:lineRule="exact"/>
              <w:ind w:left="456" w:right="542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4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8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7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529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8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6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97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28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844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</w:p>
        </w:tc>
        <w:tc>
          <w:tcPr>
            <w:tcW w:w="65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i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Загальнi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94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Терапевтичнi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11773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11280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148984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30796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15180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Кардiологiчнi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640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530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1231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8149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44239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19040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1256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1262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12998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1133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5406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Ревматологічні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Алергологічні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15180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Алергологічні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дорослих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2137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2146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29037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Пульмонологічні для дiтей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941" w:type="dxa"/>
            <w:tcBorders>
              <w:top w:val="single" w:sz="6" w:space="0" w:color="000000"/>
              <w:left w:val="single" w:sz="12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</w:t>
            </w:r>
          </w:p>
        </w:tc>
        <w:tc>
          <w:tcPr>
            <w:tcW w:w="92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</w:tr>
    </w:tbl>
    <w:p w:rsidR="00194448" w:rsidRDefault="00194448">
      <w:pPr>
        <w:pageBreakBefore/>
        <w:rPr>
          <w:sz w:val="18"/>
          <w:szCs w:val="18"/>
          <w:lang w:val="uk-UA"/>
        </w:rPr>
      </w:pPr>
    </w:p>
    <w:p w:rsidR="00194448" w:rsidRDefault="00194448">
      <w:pPr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Стор.2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4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697"/>
      </w:tblGrid>
      <w:tr w:rsidR="00194448">
        <w:trPr>
          <w:trHeight w:hRule="exact" w:val="239"/>
        </w:trPr>
        <w:tc>
          <w:tcPr>
            <w:tcW w:w="280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 -рису фактично рогорнутих + згорнутих на ремонт на кінець звітного періоду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6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63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1442"/>
        </w:trPr>
        <w:tc>
          <w:tcPr>
            <w:tcW w:w="280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дорослих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1321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1331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Ендокринологічні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Гематологічні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2423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Нефрологічні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1363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Iмунологічні для 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Iнфекційні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23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8787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72929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Нейрохірургічні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Кардiохірургічні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Кардiохiрургічні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Судинної хiрургії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280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хiрургії 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en-US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Стор.3  ф.016/о</w:t>
      </w:r>
    </w:p>
    <w:tbl>
      <w:tblPr>
        <w:tblW w:w="0" w:type="auto"/>
        <w:tblInd w:w="-1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00"/>
        <w:gridCol w:w="531"/>
        <w:gridCol w:w="934"/>
        <w:gridCol w:w="692"/>
        <w:gridCol w:w="745"/>
        <w:gridCol w:w="666"/>
        <w:gridCol w:w="639"/>
        <w:gridCol w:w="823"/>
        <w:gridCol w:w="737"/>
        <w:gridCol w:w="731"/>
        <w:gridCol w:w="851"/>
        <w:gridCol w:w="919"/>
        <w:gridCol w:w="802"/>
        <w:gridCol w:w="737"/>
        <w:gridCol w:w="1021"/>
        <w:gridCol w:w="851"/>
        <w:gridCol w:w="870"/>
        <w:gridCol w:w="801"/>
      </w:tblGrid>
      <w:tr w:rsidR="00194448">
        <w:trPr>
          <w:trHeight w:hRule="exact" w:val="239"/>
        </w:trPr>
        <w:tc>
          <w:tcPr>
            <w:tcW w:w="27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3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ліжок у межах кошто-рису фактично рогорнутих + згорнутих на ремонт на кінець звітного періоду </w:t>
            </w:r>
          </w:p>
        </w:tc>
        <w:tc>
          <w:tcPr>
            <w:tcW w:w="6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1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10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7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>
        <w:trPr>
          <w:trHeight w:hRule="exact" w:val="426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6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7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8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>
        <w:trPr>
          <w:cantSplit/>
          <w:trHeight w:hRule="exact" w:val="290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1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hRule="exact" w:val="1286"/>
        </w:trPr>
        <w:tc>
          <w:tcPr>
            <w:tcW w:w="27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3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4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10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0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>
        <w:trPr>
          <w:trHeight w:hRule="exact" w:val="340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Торакальної хірургії для дiтей</w:t>
            </w:r>
          </w:p>
        </w:tc>
        <w:tc>
          <w:tcPr>
            <w:tcW w:w="53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9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9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4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45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Опiковi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Ортопедичні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7332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73207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Травматологічні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38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95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Стоматологічні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хiрургічні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5421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62381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2888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Гнiйні хiргічні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Урологічні 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Проктологiчнi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1722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1750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19040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дорослих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Онкологічні для дiтей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3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вагiтних та роділь (крім патології вагітних)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1535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2549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9180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69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Патології вагiтних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48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2380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10698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9180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737"/>
        </w:trPr>
        <w:tc>
          <w:tcPr>
            <w:tcW w:w="27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дорослих (крім ліжок для переривання вагітності)</w:t>
            </w:r>
          </w:p>
        </w:tc>
        <w:tc>
          <w:tcPr>
            <w:tcW w:w="53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69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3957</w:t>
            </w:r>
          </w:p>
        </w:tc>
        <w:tc>
          <w:tcPr>
            <w:tcW w:w="63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8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</w:t>
            </w:r>
          </w:p>
        </w:tc>
        <w:tc>
          <w:tcPr>
            <w:tcW w:w="73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3961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19047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15300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Стор.4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28"/>
        <w:gridCol w:w="518"/>
        <w:gridCol w:w="909"/>
        <w:gridCol w:w="675"/>
        <w:gridCol w:w="726"/>
        <w:gridCol w:w="650"/>
        <w:gridCol w:w="622"/>
        <w:gridCol w:w="802"/>
        <w:gridCol w:w="716"/>
        <w:gridCol w:w="713"/>
        <w:gridCol w:w="830"/>
        <w:gridCol w:w="896"/>
        <w:gridCol w:w="783"/>
        <w:gridCol w:w="716"/>
        <w:gridCol w:w="994"/>
        <w:gridCol w:w="830"/>
        <w:gridCol w:w="849"/>
        <w:gridCol w:w="753"/>
      </w:tblGrid>
      <w:tr w:rsidR="00194448" w:rsidTr="00ED19C9">
        <w:trPr>
          <w:trHeight w:hRule="exact" w:val="340"/>
        </w:trPr>
        <w:tc>
          <w:tcPr>
            <w:tcW w:w="28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2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ED19C9">
        <w:trPr>
          <w:trHeight w:hRule="exact" w:val="569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ED19C9">
        <w:trPr>
          <w:cantSplit/>
          <w:trHeight w:hRule="exact" w:val="284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cantSplit/>
          <w:trHeight w:hRule="exact" w:val="1417"/>
        </w:trPr>
        <w:tc>
          <w:tcPr>
            <w:tcW w:w="28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Гiнекологічні для дiтей  (крім ліжок для переривання вагітності)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50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75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2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63319A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Для проведення штучного переривання вагітності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кістково-суглобовий туберкульоз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примусового лiкування хворих на алкоголізм (із р. 52)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Туберкульозні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тому числі для хворих на кiстково-суглобовий туберкульоз  (для дітей)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725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706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14473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13869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137002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11840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11040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Неврологічні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4515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45186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11930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45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Психiатричні (психоневрологічні)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Психосоматичнi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Наркологiчні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D19C9" w:rsidTr="00ED19C9">
        <w:trPr>
          <w:trHeight w:hRule="exact" w:val="624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примусового лiкування хворих з тяжкими супутніми захворюваннями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ED19C9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D19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6923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6916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44655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1E450B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2470B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Офтальмологічні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Pr="0063319A" w:rsidRDefault="0063319A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</w:tr>
      <w:tr w:rsidR="0063319A" w:rsidTr="00ED19C9">
        <w:trPr>
          <w:trHeight w:hRule="exact" w:val="340"/>
        </w:trPr>
        <w:tc>
          <w:tcPr>
            <w:tcW w:w="282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5072</w:t>
            </w:r>
          </w:p>
        </w:tc>
        <w:tc>
          <w:tcPr>
            <w:tcW w:w="62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5076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38319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26460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Стор.5   ф.016/о</w:t>
      </w:r>
    </w:p>
    <w:tbl>
      <w:tblPr>
        <w:tblW w:w="15810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15"/>
        <w:gridCol w:w="514"/>
        <w:gridCol w:w="906"/>
        <w:gridCol w:w="672"/>
        <w:gridCol w:w="723"/>
        <w:gridCol w:w="647"/>
        <w:gridCol w:w="619"/>
        <w:gridCol w:w="798"/>
        <w:gridCol w:w="716"/>
        <w:gridCol w:w="710"/>
        <w:gridCol w:w="827"/>
        <w:gridCol w:w="890"/>
        <w:gridCol w:w="780"/>
        <w:gridCol w:w="716"/>
        <w:gridCol w:w="991"/>
        <w:gridCol w:w="827"/>
        <w:gridCol w:w="843"/>
        <w:gridCol w:w="816"/>
      </w:tblGrid>
      <w:tr w:rsidR="00194448" w:rsidTr="00562B28">
        <w:trPr>
          <w:trHeight w:hRule="exact" w:val="340"/>
        </w:trPr>
        <w:tc>
          <w:tcPr>
            <w:tcW w:w="28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94448" w:rsidRDefault="00194448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5987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94448" w:rsidTr="001E450B">
        <w:trPr>
          <w:trHeight w:hRule="exact" w:val="555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94448" w:rsidTr="001E450B">
        <w:trPr>
          <w:cantSplit/>
          <w:trHeight w:hRule="exact" w:val="276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64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cantSplit/>
          <w:trHeight w:hRule="exact" w:val="1417"/>
        </w:trPr>
        <w:tc>
          <w:tcPr>
            <w:tcW w:w="28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2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94448" w:rsidTr="001E450B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63319A" w:rsidTr="008439F1">
        <w:trPr>
          <w:trHeight w:hRule="exact" w:val="340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Отоларингологічні для дiтей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7487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68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Шкірно-венерологічні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Педiатричні (соматичні)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2336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2491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27195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15255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6870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недоношених та хворих новонароджен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71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105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105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4935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5287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у т.ч. для грудних дiтей (із р. 70)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90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90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Радiологічні та рентгенологічні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 лікування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Вiдновного лiкування для дiтей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дорослих (сума рядків 79-89)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5992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70579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E450B" w:rsidTr="008439F1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Iншi для дiтей (сума рядків 90-96)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1E450B" w:rsidP="002470BB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E450B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</w:tr>
      <w:tr w:rsidR="00194448" w:rsidTr="001E450B">
        <w:trPr>
          <w:trHeight w:hRule="exact" w:val="369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В С Ь О Г О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6590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6603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2648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112159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6542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14248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17291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17291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107266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906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4709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2832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1064522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46633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178717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84297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Анестезіології та інтенсивної терапії (кошторисні для дорослих)</w:t>
            </w:r>
          </w:p>
        </w:tc>
        <w:tc>
          <w:tcPr>
            <w:tcW w:w="51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90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3835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6798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2410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34528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8439F1" w:rsidTr="00063151">
        <w:trPr>
          <w:trHeight w:hRule="exact" w:val="454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лікарень та самостійних відділень Хоспiс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8439F1" w:rsidP="002C5662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82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23459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8439F1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40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Лепрозорiй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3319A" w:rsidTr="00562B28">
        <w:trPr>
          <w:trHeight w:hRule="exact" w:val="397"/>
        </w:trPr>
        <w:tc>
          <w:tcPr>
            <w:tcW w:w="28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Токсікологічні ліжка для дорослих</w:t>
            </w:r>
          </w:p>
        </w:tc>
        <w:tc>
          <w:tcPr>
            <w:tcW w:w="514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63319A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72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4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1431</w:t>
            </w:r>
          </w:p>
        </w:tc>
        <w:tc>
          <w:tcPr>
            <w:tcW w:w="6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1315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7873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3319A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</w:pPr>
      <w:r>
        <w:rPr>
          <w:b/>
          <w:sz w:val="18"/>
          <w:szCs w:val="18"/>
          <w:lang w:val="uk-UA"/>
        </w:rPr>
        <w:lastRenderedPageBreak/>
        <w:t>Таблиця 1601</w:t>
      </w:r>
      <w:r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b/>
          <w:sz w:val="18"/>
          <w:szCs w:val="18"/>
          <w:lang w:val="uk-UA"/>
        </w:rPr>
        <w:t>Стор.6  ф.016/о</w:t>
      </w:r>
    </w:p>
    <w:tbl>
      <w:tblPr>
        <w:tblW w:w="15708" w:type="dxa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23"/>
        <w:gridCol w:w="131"/>
        <w:gridCol w:w="518"/>
        <w:gridCol w:w="909"/>
        <w:gridCol w:w="81"/>
        <w:gridCol w:w="94"/>
        <w:gridCol w:w="500"/>
        <w:gridCol w:w="400"/>
        <w:gridCol w:w="326"/>
        <w:gridCol w:w="432"/>
        <w:gridCol w:w="117"/>
        <w:gridCol w:w="101"/>
        <w:gridCol w:w="621"/>
        <w:gridCol w:w="153"/>
        <w:gridCol w:w="649"/>
        <w:gridCol w:w="226"/>
        <w:gridCol w:w="494"/>
        <w:gridCol w:w="459"/>
        <w:gridCol w:w="254"/>
        <w:gridCol w:w="830"/>
        <w:gridCol w:w="896"/>
        <w:gridCol w:w="782"/>
        <w:gridCol w:w="464"/>
        <w:gridCol w:w="256"/>
        <w:gridCol w:w="994"/>
        <w:gridCol w:w="830"/>
        <w:gridCol w:w="612"/>
        <w:gridCol w:w="237"/>
        <w:gridCol w:w="819"/>
      </w:tblGrid>
      <w:tr w:rsidR="001F3CC9" w:rsidTr="007B6C45">
        <w:trPr>
          <w:trHeight w:hRule="exact" w:val="239"/>
        </w:trPr>
        <w:tc>
          <w:tcPr>
            <w:tcW w:w="2654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Найменування профілю ліжок</w:t>
            </w:r>
          </w:p>
          <w:p w:rsidR="001F3CC9" w:rsidRDefault="001F3CC9">
            <w:pPr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8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№ рядка</w:t>
            </w:r>
          </w:p>
        </w:tc>
        <w:tc>
          <w:tcPr>
            <w:tcW w:w="90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206" w:lineRule="exact"/>
              <w:ind w:lef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ліжок у межах кошто-рису фактично рогорнутих + згорнутих на ремонт на кінець звітного періоду</w:t>
            </w:r>
          </w:p>
        </w:tc>
        <w:tc>
          <w:tcPr>
            <w:tcW w:w="675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Середньомісячних (річних) ліжок</w:t>
            </w:r>
          </w:p>
        </w:tc>
        <w:tc>
          <w:tcPr>
            <w:tcW w:w="726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F3CC9" w:rsidRDefault="001F3CC9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початок звітного перілоду</w:t>
            </w:r>
          </w:p>
        </w:tc>
        <w:tc>
          <w:tcPr>
            <w:tcW w:w="601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 звітний період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Перебувало хворих на кінець звітного періоду</w:t>
            </w:r>
          </w:p>
        </w:tc>
        <w:tc>
          <w:tcPr>
            <w:tcW w:w="9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Проведено всіма хворими ліжко-днів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тому числі сільськими жителями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Число ліжко-днів закриття</w:t>
            </w:r>
          </w:p>
        </w:tc>
        <w:tc>
          <w:tcPr>
            <w:tcW w:w="81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82" w:lineRule="exact"/>
              <w:ind w:left="113" w:right="113"/>
              <w:jc w:val="center"/>
            </w:pPr>
            <w:r>
              <w:rPr>
                <w:b/>
                <w:sz w:val="16"/>
                <w:szCs w:val="16"/>
                <w:lang w:val="uk-UA"/>
              </w:rPr>
              <w:t>Крім того проведено ліжко-днів матерями з хворими дітьми</w:t>
            </w:r>
          </w:p>
        </w:tc>
      </w:tr>
      <w:tr w:rsidR="001F3CC9" w:rsidTr="007B6C45">
        <w:trPr>
          <w:trHeight w:hRule="exact" w:val="569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ind w:right="-40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206" w:lineRule="exac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spacing w:line="163" w:lineRule="exact"/>
              <w:ind w:left="5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Поступило хворих</w:t>
            </w:r>
          </w:p>
        </w:tc>
        <w:tc>
          <w:tcPr>
            <w:tcW w:w="14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63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Переведено хворих всередині лікарні</w:t>
            </w:r>
          </w:p>
        </w:tc>
        <w:tc>
          <w:tcPr>
            <w:tcW w:w="1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виписано хворих</w:t>
            </w:r>
          </w:p>
        </w:tc>
        <w:tc>
          <w:tcPr>
            <w:tcW w:w="78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pacing w:line="158" w:lineRule="exact"/>
              <w:ind w:left="113" w:right="2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померло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spacing w:line="158" w:lineRule="exact"/>
              <w:ind w:right="29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pacing w:val="-1"/>
                <w:w w:val="135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1F3CC9" w:rsidTr="007B6C45">
        <w:trPr>
          <w:cantSplit/>
          <w:trHeight w:hRule="exact" w:val="290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896" w:right="-40"/>
              <w:jc w:val="center"/>
              <w:rPr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2073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них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із інших відділень</w:t>
            </w:r>
          </w:p>
        </w:tc>
        <w:tc>
          <w:tcPr>
            <w:tcW w:w="7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 інші відділення</w:t>
            </w:r>
          </w:p>
        </w:tc>
        <w:tc>
          <w:tcPr>
            <w:tcW w:w="83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  <w:lang w:val="uk-UA"/>
              </w:rPr>
              <w:t>у тому числі переведені в інші стаціонари(з гр.9)</w:t>
            </w: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napToGri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cantSplit/>
          <w:trHeight w:hRule="exact" w:val="1274"/>
        </w:trPr>
        <w:tc>
          <w:tcPr>
            <w:tcW w:w="2654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0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75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6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сільських жителів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дітей до 17 років включно</w:t>
            </w: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13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  <w:vAlign w:val="center"/>
          </w:tcPr>
          <w:p w:rsidR="001F3CC9" w:rsidRDefault="001F3CC9">
            <w:pPr>
              <w:shd w:val="clear" w:color="auto" w:fill="FFFFFF"/>
              <w:snapToGrid w:val="0"/>
              <w:ind w:left="113" w:right="113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8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99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3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49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1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snapToGrid w:val="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А</w:t>
            </w:r>
          </w:p>
        </w:tc>
        <w:tc>
          <w:tcPr>
            <w:tcW w:w="5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12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67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65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0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9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13</w:t>
            </w:r>
          </w:p>
        </w:tc>
        <w:tc>
          <w:tcPr>
            <w:tcW w:w="8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14</w:t>
            </w:r>
          </w:p>
        </w:tc>
        <w:tc>
          <w:tcPr>
            <w:tcW w:w="84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15</w:t>
            </w:r>
          </w:p>
        </w:tc>
        <w:tc>
          <w:tcPr>
            <w:tcW w:w="8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16</w:t>
            </w:r>
          </w:p>
        </w:tc>
      </w:tr>
      <w:tr w:rsidR="00562B28" w:rsidTr="00562B28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дорослих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E223CA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Променевої патології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86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en-US"/>
              </w:rPr>
            </w:pPr>
            <w:r>
              <w:rPr>
                <w:color w:val="000000"/>
                <w:spacing w:val="-5"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63319A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(кошторисні для дорослих)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color w:val="000000"/>
                <w:spacing w:val="-5"/>
                <w:sz w:val="18"/>
                <w:szCs w:val="18"/>
                <w:lang w:val="uk-UA"/>
              </w:rPr>
            </w:pPr>
            <w:r>
              <w:rPr>
                <w:color w:val="000000"/>
                <w:spacing w:val="-5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Пол</w:t>
            </w:r>
            <w:r>
              <w:rPr>
                <w:color w:val="000000"/>
                <w:sz w:val="18"/>
                <w:szCs w:val="18"/>
                <w:lang w:val="uk-UA"/>
              </w:rPr>
              <w:t>і</w:t>
            </w:r>
            <w:r>
              <w:rPr>
                <w:color w:val="000000"/>
                <w:sz w:val="18"/>
                <w:szCs w:val="18"/>
              </w:rPr>
              <w:t>ативно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допомоги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62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Невідкладної (екстренної) допомоги (зверхкошторисні для дорослих) 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89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1771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2530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Ліжка анестезіології для дiтей (кошторисні)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Дiяльність зверхкошторисних ліжок анестезіології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2319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</w:t>
            </w:r>
          </w:p>
        </w:tc>
      </w:tr>
      <w:tr w:rsidR="001F3CC9" w:rsidTr="007B6C45">
        <w:trPr>
          <w:trHeight w:hRule="exact" w:val="454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Фiзiотерапевтичні ліжка для дiтей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Діагностичні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Токсикологічні ліжка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Pr="000B5E1D" w:rsidRDefault="000B5E1D" w:rsidP="00C744D0">
            <w:pPr>
              <w:snapToGrid w:val="0"/>
              <w:rPr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Хоспіс</w:t>
            </w:r>
            <w:r w:rsidR="001528F7">
              <w:rPr>
                <w:color w:val="000000"/>
                <w:sz w:val="18"/>
                <w:szCs w:val="18"/>
                <w:lang w:val="uk-UA"/>
              </w:rPr>
              <w:t xml:space="preserve">ні ліжка </w:t>
            </w:r>
            <w:r w:rsidR="00817E8B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1F3CC9">
            <w:pPr>
              <w:shd w:val="clear" w:color="auto" w:fill="FFFFFF"/>
              <w:ind w:left="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3278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</w:tr>
      <w:tr w:rsidR="001528F7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Pr="00C744D0" w:rsidRDefault="001528F7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</w:rPr>
              <w:t>Паліативної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1528F7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528F7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  <w:r w:rsidRPr="001528F7">
              <w:rPr>
                <w:color w:val="000000"/>
                <w:sz w:val="18"/>
                <w:szCs w:val="18"/>
                <w:lang w:val="uk-UA"/>
              </w:rPr>
              <w:t>Невідкладної допомоги для дітей</w:t>
            </w: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97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6B6CD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1528F7" w:rsidRDefault="006B6CD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Pr="006B6CD8" w:rsidRDefault="006B6CD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6CD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562B28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Pr="001528F7" w:rsidRDefault="00562B28" w:rsidP="00C744D0">
            <w:pPr>
              <w:snapToGri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562B28" w:rsidP="001528F7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562B2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Tr="007B6C45">
        <w:trPr>
          <w:trHeight w:hRule="exact" w:val="340"/>
        </w:trPr>
        <w:tc>
          <w:tcPr>
            <w:tcW w:w="265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1528F7" w:rsidRDefault="001F3CC9">
            <w:pPr>
              <w:snapToGrid w:val="0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Pr="006B6CD8" w:rsidRDefault="00562B28" w:rsidP="006B6CD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5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6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50" w:type="dxa"/>
            <w:gridSpan w:val="3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21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02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13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gridSpan w:val="2"/>
            <w:tcBorders>
              <w:top w:val="single" w:sz="6" w:space="0" w:color="000000"/>
              <w:left w:val="single" w:sz="8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9" w:type="dxa"/>
            <w:tcBorders>
              <w:top w:val="single" w:sz="6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F3CC9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113"/>
        </w:trPr>
        <w:tc>
          <w:tcPr>
            <w:tcW w:w="2523" w:type="dxa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  <w:r w:rsidRPr="007B6C45">
              <w:rPr>
                <w:sz w:val="20"/>
                <w:szCs w:val="20"/>
              </w:rPr>
              <w:br w:type="page"/>
            </w:r>
            <w:r w:rsidRPr="007B6C45">
              <w:rPr>
                <w:sz w:val="20"/>
                <w:szCs w:val="20"/>
                <w:lang w:val="uk-UA"/>
              </w:rPr>
              <w:t xml:space="preserve"> Дата</w:t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Pr="007B6C45">
              <w:rPr>
                <w:sz w:val="20"/>
                <w:szCs w:val="20"/>
                <w:lang w:val="uk-UA"/>
              </w:rPr>
              <w:tab/>
            </w:r>
            <w:r w:rsidR="00F71F07">
              <w:rPr>
                <w:sz w:val="20"/>
                <w:szCs w:val="20"/>
                <w:u w:val="single"/>
                <w:lang w:val="en-US"/>
              </w:rPr>
              <w:t>08.02.2023</w:t>
            </w:r>
            <w:r w:rsidRPr="007B6C45"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7B6C45"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7B6C45" w:rsidRDefault="00EA2D7C" w:rsidP="00C0647B">
            <w:pPr>
              <w:rPr>
                <w:sz w:val="20"/>
                <w:szCs w:val="20"/>
                <w:lang w:val="en-US"/>
              </w:rPr>
            </w:pPr>
            <w:r w:rsidRPr="007B6C45">
              <w:rPr>
                <w:sz w:val="20"/>
                <w:szCs w:val="20"/>
                <w:lang w:val="en-US"/>
              </w:rPr>
              <w:t xml:space="preserve"> ___________     </w:t>
            </w:r>
            <w:r w:rsidR="00F71F07">
              <w:rPr>
                <w:b/>
                <w:sz w:val="20"/>
                <w:szCs w:val="20"/>
                <w:u w:val="single"/>
                <w:lang w:val="uk-UA"/>
              </w:rPr>
              <w:t>Юрій СОРОКОЛАТ</w:t>
            </w:r>
          </w:p>
        </w:tc>
      </w:tr>
      <w:tr w:rsidR="00EA2D7C" w:rsidRPr="007B6C45" w:rsidTr="007B6C45">
        <w:tblPrEx>
          <w:tblCellMar>
            <w:left w:w="0" w:type="dxa"/>
            <w:right w:w="0" w:type="dxa"/>
          </w:tblCellMar>
        </w:tblPrEx>
        <w:trPr>
          <w:gridAfter w:val="2"/>
          <w:wAfter w:w="1056" w:type="dxa"/>
          <w:cantSplit/>
          <w:trHeight w:val="285"/>
        </w:trPr>
        <w:tc>
          <w:tcPr>
            <w:tcW w:w="2523" w:type="dxa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1733" w:type="dxa"/>
            <w:gridSpan w:val="5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  <w:tc>
          <w:tcPr>
            <w:tcW w:w="4478" w:type="dxa"/>
            <w:gridSpan w:val="12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b/>
                <w:sz w:val="8"/>
                <w:szCs w:val="8"/>
                <w:lang w:val="uk-UA"/>
              </w:rPr>
            </w:pPr>
          </w:p>
        </w:tc>
        <w:tc>
          <w:tcPr>
            <w:tcW w:w="5918" w:type="dxa"/>
            <w:gridSpan w:val="9"/>
            <w:shd w:val="clear" w:color="auto" w:fill="auto"/>
            <w:vAlign w:val="center"/>
          </w:tcPr>
          <w:p w:rsidR="00EA2D7C" w:rsidRPr="007B6C45" w:rsidRDefault="00EA2D7C" w:rsidP="00C0647B">
            <w:pPr>
              <w:jc w:val="center"/>
              <w:rPr>
                <w:sz w:val="8"/>
                <w:szCs w:val="8"/>
                <w:lang w:val="uk-UA"/>
              </w:rPr>
            </w:pPr>
          </w:p>
        </w:tc>
      </w:tr>
      <w:tr w:rsidR="00EA2D7C" w:rsidRPr="00EA2D7C" w:rsidTr="007B6C45">
        <w:tblPrEx>
          <w:tblCellMar>
            <w:left w:w="0" w:type="dxa"/>
            <w:right w:w="0" w:type="dxa"/>
          </w:tblCellMar>
        </w:tblPrEx>
        <w:trPr>
          <w:gridAfter w:val="19"/>
          <w:wAfter w:w="9794" w:type="dxa"/>
          <w:cantSplit/>
          <w:trHeight w:val="285"/>
        </w:trPr>
        <w:tc>
          <w:tcPr>
            <w:tcW w:w="5914" w:type="dxa"/>
            <w:gridSpan w:val="10"/>
            <w:shd w:val="clear" w:color="auto" w:fill="auto"/>
            <w:vAlign w:val="center"/>
          </w:tcPr>
          <w:p w:rsidR="00EA2D7C" w:rsidRPr="002668F2" w:rsidRDefault="00EA2D7C" w:rsidP="007B6C45">
            <w:pPr>
              <w:rPr>
                <w:sz w:val="18"/>
                <w:szCs w:val="18"/>
                <w:lang w:val="en-US"/>
              </w:rPr>
            </w:pPr>
            <w:r w:rsidRPr="002668F2">
              <w:rPr>
                <w:sz w:val="18"/>
                <w:szCs w:val="18"/>
                <w:lang w:val="uk-UA"/>
              </w:rPr>
              <w:t xml:space="preserve">Виконавець _____________  </w:t>
            </w:r>
            <w:r w:rsidR="00F71F07">
              <w:rPr>
                <w:sz w:val="18"/>
                <w:szCs w:val="18"/>
                <w:u w:val="single"/>
                <w:lang w:val="uk-UA"/>
              </w:rPr>
              <w:t>Олена ПШЕНЯНИК 725-55-40</w:t>
            </w:r>
          </w:p>
        </w:tc>
      </w:tr>
      <w:tr w:rsidR="007B6C45" w:rsidRPr="007B6C45" w:rsidTr="007B6C45">
        <w:tblPrEx>
          <w:tblCellMar>
            <w:left w:w="0" w:type="dxa"/>
            <w:right w:w="0" w:type="dxa"/>
          </w:tblCellMar>
        </w:tblPrEx>
        <w:trPr>
          <w:gridAfter w:val="6"/>
          <w:wAfter w:w="3748" w:type="dxa"/>
          <w:cantSplit/>
          <w:trHeight w:val="285"/>
        </w:trPr>
        <w:tc>
          <w:tcPr>
            <w:tcW w:w="4162" w:type="dxa"/>
            <w:gridSpan w:val="5"/>
            <w:shd w:val="clear" w:color="auto" w:fill="auto"/>
          </w:tcPr>
          <w:p w:rsidR="007B6C45" w:rsidRPr="007B6C45" w:rsidRDefault="007B6C45" w:rsidP="00C0647B">
            <w:pPr>
              <w:rPr>
                <w:sz w:val="18"/>
                <w:szCs w:val="18"/>
                <w:lang w:val="uk-UA"/>
              </w:rPr>
            </w:pPr>
            <w:r w:rsidRPr="007B6C45">
              <w:rPr>
                <w:sz w:val="18"/>
                <w:szCs w:val="18"/>
                <w:lang w:val="uk-UA"/>
              </w:rPr>
              <w:t>Номер телефону виконавця</w:t>
            </w:r>
            <w:r w:rsidRPr="007B6C45">
              <w:rPr>
                <w:sz w:val="18"/>
                <w:szCs w:val="18"/>
                <w:u w:val="single"/>
                <w:lang w:val="uk-UA"/>
              </w:rPr>
              <w:t>__________________</w:t>
            </w:r>
          </w:p>
        </w:tc>
        <w:tc>
          <w:tcPr>
            <w:tcW w:w="994" w:type="dxa"/>
            <w:gridSpan w:val="3"/>
            <w:shd w:val="clear" w:color="auto" w:fill="auto"/>
            <w:vAlign w:val="center"/>
          </w:tcPr>
          <w:p w:rsidR="007B6C45" w:rsidRPr="007B6C45" w:rsidRDefault="007B6C45" w:rsidP="00C0647B">
            <w:pPr>
              <w:jc w:val="center"/>
              <w:rPr>
                <w:sz w:val="18"/>
                <w:szCs w:val="18"/>
                <w:lang w:val="uk-UA"/>
              </w:rPr>
            </w:pPr>
            <w:r w:rsidRPr="007B6C45">
              <w:rPr>
                <w:sz w:val="18"/>
                <w:szCs w:val="18"/>
                <w:lang w:val="uk-UA"/>
              </w:rPr>
              <w:t>М.П.</w:t>
            </w:r>
          </w:p>
        </w:tc>
        <w:tc>
          <w:tcPr>
            <w:tcW w:w="875" w:type="dxa"/>
            <w:gridSpan w:val="3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3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79" w:type="dxa"/>
            <w:gridSpan w:val="7"/>
            <w:vAlign w:val="center"/>
          </w:tcPr>
          <w:p w:rsidR="007B6C45" w:rsidRPr="007B6C45" w:rsidRDefault="007B6C45" w:rsidP="00C0647B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7B6C45" w:rsidP="00E86BAE">
      <w:pPr>
        <w:rPr>
          <w:sz w:val="14"/>
          <w:szCs w:val="14"/>
          <w:lang w:val="uk-UA"/>
        </w:rPr>
      </w:pPr>
      <w:r>
        <w:br w:type="page"/>
      </w:r>
    </w:p>
    <w:tbl>
      <w:tblPr>
        <w:tblW w:w="0" w:type="auto"/>
        <w:tblInd w:w="2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1"/>
        <w:gridCol w:w="6982"/>
        <w:gridCol w:w="5482"/>
        <w:gridCol w:w="2181"/>
        <w:gridCol w:w="1059"/>
      </w:tblGrid>
      <w:tr w:rsidR="00194448"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F71F07">
            <w:pPr>
              <w:rPr>
                <w:sz w:val="22"/>
                <w:szCs w:val="22"/>
                <w:lang w:val="uk-UA"/>
              </w:rPr>
            </w:pPr>
            <w:r>
              <w:rPr>
                <w:b/>
                <w:lang w:val="en-US"/>
              </w:rPr>
              <w:t>Харківська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r>
              <w:rPr>
                <w:sz w:val="22"/>
                <w:szCs w:val="22"/>
                <w:lang w:val="uk-UA"/>
              </w:rPr>
              <w:t>ЗАТВЕРДЖЕНО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  <w:trHeight w:val="80"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lang w:val="uk-UA"/>
              </w:rPr>
              <w:t xml:space="preserve">Розріз: </w:t>
            </w:r>
            <w:r w:rsidR="00F71F07">
              <w:rPr>
                <w:b/>
                <w:lang w:val="en-US"/>
              </w:rPr>
              <w:t>R</w:t>
            </w:r>
            <w:r w:rsidR="00F71F07" w:rsidRPr="00F71F07">
              <w:rPr>
                <w:b/>
              </w:rPr>
              <w:t>0 Форма у ц</w:t>
            </w:r>
            <w:r w:rsidR="00F71F07">
              <w:rPr>
                <w:b/>
                <w:lang w:val="en-US"/>
              </w:rPr>
              <w:t>i</w:t>
            </w:r>
            <w:r w:rsidR="00F71F07" w:rsidRPr="00F71F07">
              <w:rPr>
                <w:b/>
              </w:rPr>
              <w:t>лому</w:t>
            </w:r>
          </w:p>
        </w:tc>
        <w:tc>
          <w:tcPr>
            <w:tcW w:w="5482" w:type="dxa"/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Наказ Міністерства охорони здоров’</w:t>
            </w:r>
            <w:r>
              <w:rPr>
                <w:sz w:val="20"/>
                <w:szCs w:val="20"/>
              </w:rPr>
              <w:t>я України</w:t>
            </w:r>
          </w:p>
          <w:p w:rsidR="00194448" w:rsidRDefault="0019444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>28 липня 2014 року № 527</w:t>
            </w:r>
            <w:r>
              <w:rPr>
                <w:sz w:val="20"/>
                <w:szCs w:val="20"/>
              </w:rPr>
              <w:t xml:space="preserve"> </w:t>
            </w:r>
          </w:p>
          <w:p w:rsidR="00194448" w:rsidRDefault="00194448">
            <w:pPr>
              <w:rPr>
                <w:spacing w:val="3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(у редакції наказу</w:t>
            </w:r>
            <w:bookmarkStart w:id="0" w:name="nak_164"/>
            <w:bookmarkEnd w:id="0"/>
            <w:r>
              <w:rPr>
                <w:color w:val="000000"/>
                <w:sz w:val="20"/>
                <w:szCs w:val="20"/>
              </w:rPr>
              <w:t xml:space="preserve"> Міністерства охорони здоров’я України</w:t>
            </w:r>
            <w:r>
              <w:rPr>
                <w:color w:val="000000"/>
                <w:sz w:val="20"/>
                <w:szCs w:val="20"/>
              </w:rPr>
              <w:br/>
            </w:r>
            <w:bookmarkStart w:id="1" w:name="nak_165"/>
            <w:bookmarkEnd w:id="1"/>
            <w:r>
              <w:rPr>
                <w:color w:val="000000"/>
                <w:sz w:val="20"/>
                <w:szCs w:val="20"/>
              </w:rPr>
              <w:t>від 26 січня 2018 року № 157)</w:t>
            </w:r>
          </w:p>
        </w:tc>
        <w:tc>
          <w:tcPr>
            <w:tcW w:w="2181" w:type="dxa"/>
            <w:shd w:val="clear" w:color="auto" w:fill="auto"/>
          </w:tcPr>
          <w:p w:rsidR="00194448" w:rsidRDefault="00194448">
            <w:pPr>
              <w:snapToGrid w:val="0"/>
              <w:ind w:left="1076"/>
              <w:jc w:val="center"/>
              <w:rPr>
                <w:spacing w:val="30"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291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2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8722" w:type="dxa"/>
            <w:gridSpan w:val="3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54"/>
        <w:gridCol w:w="5066"/>
        <w:gridCol w:w="239"/>
        <w:gridCol w:w="427"/>
        <w:gridCol w:w="429"/>
        <w:gridCol w:w="429"/>
        <w:gridCol w:w="429"/>
        <w:gridCol w:w="429"/>
        <w:gridCol w:w="429"/>
        <w:gridCol w:w="429"/>
        <w:gridCol w:w="429"/>
        <w:gridCol w:w="429"/>
        <w:gridCol w:w="327"/>
        <w:gridCol w:w="312"/>
        <w:gridCol w:w="283"/>
        <w:gridCol w:w="598"/>
      </w:tblGrid>
      <w:tr w:rsidR="00194448">
        <w:trPr>
          <w:cantSplit/>
          <w:trHeight w:val="340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Міністерство охорони здоров</w:t>
            </w:r>
            <w:r>
              <w:rPr>
                <w:b/>
                <w:sz w:val="20"/>
                <w:szCs w:val="20"/>
              </w:rPr>
              <w:t>’</w:t>
            </w:r>
            <w:r>
              <w:rPr>
                <w:b/>
                <w:sz w:val="20"/>
                <w:szCs w:val="20"/>
                <w:lang w:val="uk-UA"/>
              </w:rPr>
              <w:t>я України</w:t>
            </w:r>
          </w:p>
        </w:tc>
        <w:tc>
          <w:tcPr>
            <w:tcW w:w="50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 w:rsidR="00F71F07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F71F07"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 w:rsidR="00F71F07"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618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top w:val="single" w:sz="6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ind w:left="0" w:right="-108" w:firstLine="0"/>
              <w:jc w:val="left"/>
              <w:rPr>
                <w:sz w:val="24"/>
              </w:rPr>
            </w:pPr>
            <w:r>
              <w:rPr>
                <w:b w:val="0"/>
                <w:szCs w:val="22"/>
              </w:rPr>
              <w:t xml:space="preserve">     Форма первинної облікової документації </w:t>
            </w:r>
          </w:p>
          <w:p w:rsidR="00194448" w:rsidRDefault="00194448">
            <w:pPr>
              <w:pStyle w:val="4"/>
            </w:pPr>
            <w:r>
              <w:rPr>
                <w:sz w:val="24"/>
              </w:rPr>
              <w:t>№  039/о</w:t>
            </w:r>
          </w:p>
        </w:tc>
      </w:tr>
      <w:tr w:rsidR="00194448">
        <w:trPr>
          <w:cantSplit/>
          <w:trHeight w:val="57"/>
        </w:trPr>
        <w:tc>
          <w:tcPr>
            <w:tcW w:w="46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Найменування закладу: </w:t>
            </w:r>
            <w:r w:rsidR="00F71F07">
              <w:rPr>
                <w:b/>
              </w:rPr>
              <w:t>Департамент охорони здоров’я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F71F07">
              <w:rPr>
                <w:b/>
                <w:sz w:val="22"/>
                <w:szCs w:val="22"/>
                <w:lang w:val="uk-UA"/>
              </w:rPr>
              <w:t>м.Харків, вул.Сумська,64</w: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8"/>
                <w:szCs w:val="8"/>
              </w:rPr>
            </w:pPr>
          </w:p>
        </w:tc>
      </w:tr>
      <w:tr w:rsidR="00194448">
        <w:trPr>
          <w:cantSplit/>
          <w:trHeight w:val="541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pacing w:after="120"/>
              <w:jc w:val="center"/>
              <w:rPr>
                <w:spacing w:val="20"/>
                <w:sz w:val="20"/>
              </w:rPr>
            </w:pPr>
            <w:r>
              <w:rPr>
                <w:b/>
                <w:spacing w:val="20"/>
                <w:sz w:val="22"/>
                <w:szCs w:val="22"/>
              </w:rPr>
              <w:t>ЗАТВЕРДЖЕНО</w:t>
            </w:r>
          </w:p>
          <w:p w:rsidR="00194448" w:rsidRDefault="00194448">
            <w:pPr>
              <w:pStyle w:val="2"/>
              <w:jc w:val="center"/>
            </w:pPr>
            <w:r>
              <w:rPr>
                <w:spacing w:val="20"/>
                <w:sz w:val="20"/>
              </w:rPr>
              <w:t>Наказ МОЗ України</w:t>
            </w:r>
          </w:p>
        </w:tc>
      </w:tr>
      <w:tr w:rsidR="00194448">
        <w:trPr>
          <w:cantSplit/>
          <w:trHeight w:val="140"/>
        </w:trPr>
        <w:tc>
          <w:tcPr>
            <w:tcW w:w="465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Код ЕДРПОУ: </w:t>
            </w:r>
            <w:r w:rsidR="00F71F07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0" simplePos="0" relativeHeight="251658240" behindDoc="0" locked="0" layoutInCell="1" allowOverlap="1" wp14:anchorId="6408D22B" wp14:editId="4173A319">
                      <wp:simplePos x="0" y="0"/>
                      <wp:positionH relativeFrom="margin">
                        <wp:posOffset>1084580</wp:posOffset>
                      </wp:positionH>
                      <wp:positionV relativeFrom="paragraph">
                        <wp:posOffset>-85725</wp:posOffset>
                      </wp:positionV>
                      <wp:extent cx="1732915" cy="180975"/>
                      <wp:effectExtent l="0" t="0" r="635" b="9525"/>
                      <wp:wrapSquare wrapText="bothSides"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3291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108" w:type="dxa"/>
                                    <w:tblLayout w:type="fixed"/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730"/>
                                  </w:tblGrid>
                                  <w:tr w:rsidR="00A6043F">
                                    <w:tc>
                                      <w:tcPr>
                                        <w:tcW w:w="2730" w:type="dxa"/>
                                        <w:tcBorders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auto"/>
                                      </w:tcPr>
                                      <w:p w:rsidR="00A6043F" w:rsidRDefault="00A6043F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spacing w:val="30"/>
                                            <w:lang w:val="en-US"/>
                                          </w:rPr>
                                          <w:t>&lt;code1&gt;</w:t>
                                        </w:r>
                                      </w:p>
                                    </w:tc>
                                  </w:tr>
                                </w:tbl>
                                <w:p w:rsidR="00A6043F" w:rsidRDefault="00A6043F"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85.4pt;margin-top:-6.75pt;width:136.45pt;height:14.25pt;z-index:251658240;visibility:visible;mso-wrap-style:square;mso-width-percent:0;mso-height-percent:0;mso-wrap-distance-left:9pt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730"/>
                            </w:tblGrid>
                            <w:tr w:rsidR="00A6043F">
                              <w:tc>
                                <w:tcPr>
                                  <w:tcW w:w="273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A6043F" w:rsidRDefault="00A6043F">
                                  <w:pPr>
                                    <w:jc w:val="center"/>
                                  </w:pPr>
                                  <w:r>
                                    <w:rPr>
                                      <w:spacing w:val="30"/>
                                      <w:lang w:val="en-US"/>
                                    </w:rPr>
                                    <w:t>&lt;code1&gt;</w:t>
                                  </w:r>
                                </w:p>
                              </w:tc>
                            </w:tr>
                          </w:tbl>
                          <w:p w:rsidR="00A6043F" w:rsidRDefault="00A6043F"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ind w:left="-141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42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429" w:type="dxa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</w:t>
            </w:r>
          </w:p>
        </w:tc>
        <w:tc>
          <w:tcPr>
            <w:tcW w:w="32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12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283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598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188"/>
        </w:trPr>
        <w:tc>
          <w:tcPr>
            <w:tcW w:w="46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66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618" w:type="dxa"/>
            <w:gridSpan w:val="14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ВІДОМІСТЬ</w:t>
      </w:r>
    </w:p>
    <w:p w:rsidR="00194448" w:rsidRDefault="00194448">
      <w:pPr>
        <w:pStyle w:val="a6"/>
        <w:spacing w:after="60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обліку відвідувань пацієнтів в поліклініці (амбулаторії), диспансері, центрі первинної медико-санітарної допомоги, консультації, вдома</w:t>
      </w:r>
    </w:p>
    <w:p w:rsidR="00194448" w:rsidRDefault="004E5639">
      <w:pPr>
        <w:spacing w:after="60"/>
        <w:jc w:val="center"/>
        <w:rPr>
          <w:sz w:val="20"/>
          <w:lang w:val="uk-UA"/>
        </w:rPr>
      </w:pPr>
      <w:r>
        <w:rPr>
          <w:b/>
          <w:sz w:val="22"/>
          <w:szCs w:val="22"/>
          <w:lang w:val="uk-UA"/>
        </w:rPr>
        <w:t>за 12 місяців</w:t>
      </w:r>
      <w:r w:rsidR="00194448">
        <w:rPr>
          <w:b/>
          <w:sz w:val="22"/>
          <w:szCs w:val="22"/>
        </w:rPr>
        <w:t xml:space="preserve">  </w:t>
      </w:r>
      <w:r w:rsidR="00F71F07">
        <w:rPr>
          <w:b/>
          <w:sz w:val="22"/>
          <w:szCs w:val="22"/>
          <w:u w:val="single"/>
        </w:rPr>
        <w:t>2022</w:t>
      </w:r>
      <w:r w:rsidR="00194448">
        <w:rPr>
          <w:b/>
          <w:sz w:val="22"/>
          <w:szCs w:val="22"/>
        </w:rPr>
        <w:t xml:space="preserve">  </w:t>
      </w:r>
      <w:r w:rsidR="00194448">
        <w:rPr>
          <w:b/>
          <w:sz w:val="22"/>
          <w:szCs w:val="22"/>
          <w:lang w:val="uk-UA"/>
        </w:rPr>
        <w:t>року</w:t>
      </w:r>
    </w:p>
    <w:p w:rsidR="00194448" w:rsidRDefault="00194448">
      <w:pPr>
        <w:pStyle w:val="a6"/>
        <w:ind w:firstLine="567"/>
        <w:jc w:val="left"/>
      </w:pPr>
      <w:r>
        <w:rPr>
          <w:sz w:val="20"/>
          <w:lang w:val="uk-UA"/>
        </w:rPr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20"/>
          <w:lang w:val="uk-UA"/>
        </w:rPr>
        <w:t>Стор.1  форма №  039/о</w:t>
      </w:r>
    </w:p>
    <w:tbl>
      <w:tblPr>
        <w:tblpPr w:leftFromText="180" w:rightFromText="180" w:vertAnchor="text" w:horzAnchor="margin" w:tblpXSpec="center" w:tblpY="128"/>
        <w:tblW w:w="14596" w:type="dxa"/>
        <w:tblLook w:val="04A0" w:firstRow="1" w:lastRow="0" w:firstColumn="1" w:lastColumn="0" w:noHBand="0" w:noVBand="1"/>
      </w:tblPr>
      <w:tblGrid>
        <w:gridCol w:w="3495"/>
        <w:gridCol w:w="582"/>
        <w:gridCol w:w="1999"/>
        <w:gridCol w:w="2283"/>
        <w:gridCol w:w="1843"/>
        <w:gridCol w:w="2410"/>
        <w:gridCol w:w="1984"/>
      </w:tblGrid>
      <w:tr w:rsidR="00A6043F" w:rsidRPr="00A65FC6" w:rsidTr="00A6043F">
        <w:trPr>
          <w:trHeight w:val="1146"/>
        </w:trPr>
        <w:tc>
          <w:tcPr>
            <w:tcW w:w="3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344CC7" w:rsidRDefault="00A6043F" w:rsidP="00A6043F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</w:rPr>
            </w:pPr>
            <w:r w:rsidRPr="00344CC7"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A6043F" w:rsidRPr="00344CC7" w:rsidRDefault="00A6043F" w:rsidP="00A6043F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344CC7"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9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2" w:right="-32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2" w:name="nak_171"/>
            <w:bookmarkEnd w:id="2"/>
            <w:r w:rsidRPr="00A478CF">
              <w:rPr>
                <w:b/>
                <w:sz w:val="20"/>
                <w:szCs w:val="20"/>
              </w:rPr>
              <w:t>(із графи 1)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bCs/>
                <w:sz w:val="20"/>
                <w:szCs w:val="20"/>
              </w:rPr>
              <w:t>Кількість відвіду</w:t>
            </w:r>
            <w:r w:rsidRPr="00A478CF">
              <w:rPr>
                <w:b/>
                <w:bCs/>
                <w:sz w:val="20"/>
                <w:szCs w:val="20"/>
                <w:lang w:val="uk-UA"/>
              </w:rPr>
              <w:t>-</w:t>
            </w:r>
            <w:r w:rsidRPr="00A478CF"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A478CF" w:rsidRDefault="00A6043F" w:rsidP="00A6043F">
            <w:pPr>
              <w:ind w:left="-118" w:right="-98"/>
              <w:jc w:val="center"/>
              <w:rPr>
                <w:b/>
                <w:bCs/>
                <w:sz w:val="20"/>
                <w:szCs w:val="20"/>
              </w:rPr>
            </w:pPr>
            <w:r w:rsidRPr="00A478CF"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 w:rsidRPr="00A478CF">
              <w:rPr>
                <w:b/>
                <w:sz w:val="20"/>
                <w:szCs w:val="20"/>
              </w:rPr>
              <w:br/>
            </w:r>
            <w:bookmarkStart w:id="3" w:name="nak_172"/>
            <w:bookmarkEnd w:id="3"/>
            <w:r w:rsidRPr="00A478CF">
              <w:rPr>
                <w:b/>
                <w:sz w:val="20"/>
                <w:szCs w:val="20"/>
              </w:rPr>
              <w:t>(із графи 3)</w:t>
            </w:r>
          </w:p>
        </w:tc>
        <w:tc>
          <w:tcPr>
            <w:tcW w:w="19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6043F" w:rsidRPr="00A478CF" w:rsidRDefault="00A6043F" w:rsidP="00A6043F">
            <w:pPr>
              <w:ind w:left="-106" w:right="-10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A478CF"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A6043F" w:rsidRPr="00E640C7" w:rsidRDefault="00A6043F" w:rsidP="00A6043F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A6043F" w:rsidRPr="00B906A5" w:rsidTr="00A6043F">
        <w:trPr>
          <w:trHeight w:val="221"/>
        </w:trPr>
        <w:tc>
          <w:tcPr>
            <w:tcW w:w="349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9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8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B906A5" w:rsidRDefault="00A6043F" w:rsidP="00A6043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6043F" w:rsidRPr="00B906A5" w:rsidRDefault="00A6043F" w:rsidP="00A6043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6043F" w:rsidRPr="00B906A5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 w:rsidRPr="009C68E6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043F" w:rsidRPr="00E640C7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567B48"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  <w:tc>
          <w:tcPr>
            <w:tcW w:w="19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4631850</w:t>
            </w:r>
          </w:p>
        </w:tc>
        <w:tc>
          <w:tcPr>
            <w:tcW w:w="2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1204367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86199</w:t>
            </w:r>
          </w:p>
        </w:tc>
        <w:tc>
          <w:tcPr>
            <w:tcW w:w="24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18930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F71F07" w:rsidP="00A6043F">
            <w:pPr>
              <w:ind w:left="-108" w:right="-35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1647.75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EE1955" w:rsidRDefault="00A6043F" w:rsidP="00A6043F">
            <w:pPr>
              <w:rPr>
                <w:b/>
                <w:sz w:val="18"/>
                <w:szCs w:val="18"/>
                <w:lang w:val="uk-UA"/>
              </w:rPr>
            </w:pPr>
            <w:r w:rsidRPr="00EE1955">
              <w:rPr>
                <w:b/>
                <w:sz w:val="18"/>
                <w:szCs w:val="18"/>
                <w:lang w:val="uk-UA"/>
              </w:rPr>
              <w:t>Лікарі,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EE1955" w:rsidRDefault="00A6043F" w:rsidP="00A6043F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E1955">
              <w:rPr>
                <w:b/>
                <w:bCs/>
                <w:sz w:val="18"/>
                <w:szCs w:val="18"/>
                <w:lang w:val="uk-UA"/>
              </w:rPr>
              <w:t>2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ind w:left="-143" w:right="-1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4617672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1199647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86195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18926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F71F07" w:rsidP="00A6043F">
            <w:pPr>
              <w:ind w:left="-108" w:right="-35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1627.25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терапевти, усього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1358456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737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46056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408.50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у тому числі дільничні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цехової лікарської  дільниці</w:t>
            </w:r>
            <w:r>
              <w:rPr>
                <w:sz w:val="18"/>
                <w:szCs w:val="18"/>
                <w:lang w:val="uk-UA"/>
              </w:rPr>
              <w:t xml:space="preserve"> (із рядка 3)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терапевти підліткові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6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загальної практики-сімейної медицини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7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389397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16900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14741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129.75</w:t>
            </w:r>
          </w:p>
        </w:tc>
      </w:tr>
      <w:tr w:rsidR="00A6043F" w:rsidRPr="009C68E6" w:rsidTr="00A6043F">
        <w:trPr>
          <w:trHeight w:val="340"/>
        </w:trPr>
        <w:tc>
          <w:tcPr>
            <w:tcW w:w="34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9C68E6" w:rsidRDefault="00A6043F" w:rsidP="00A6043F">
            <w:pPr>
              <w:rPr>
                <w:sz w:val="18"/>
                <w:szCs w:val="18"/>
                <w:lang w:val="uk-UA"/>
              </w:rPr>
            </w:pPr>
            <w:r w:rsidRPr="009C68E6">
              <w:rPr>
                <w:sz w:val="18"/>
                <w:szCs w:val="18"/>
                <w:lang w:val="uk-UA"/>
              </w:rPr>
              <w:t xml:space="preserve">    пульмонологи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43F" w:rsidRPr="009C68E6" w:rsidRDefault="00A6043F" w:rsidP="00A6043F">
            <w:pPr>
              <w:jc w:val="center"/>
              <w:rPr>
                <w:bCs/>
                <w:sz w:val="18"/>
                <w:szCs w:val="18"/>
                <w:lang w:val="uk-UA"/>
              </w:rPr>
            </w:pPr>
            <w:r w:rsidRPr="009C68E6">
              <w:rPr>
                <w:bCs/>
                <w:sz w:val="18"/>
                <w:szCs w:val="18"/>
                <w:lang w:val="uk-UA"/>
              </w:rPr>
              <w:t>8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14945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2014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6043F" w:rsidRPr="00457CD7" w:rsidRDefault="00F71F07" w:rsidP="00A604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</w:tr>
    </w:tbl>
    <w:p w:rsidR="00194448" w:rsidRPr="00194448" w:rsidRDefault="00194448">
      <w:pPr>
        <w:pStyle w:val="a6"/>
        <w:ind w:firstLine="567"/>
        <w:jc w:val="left"/>
        <w:rPr>
          <w:sz w:val="12"/>
          <w:szCs w:val="12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Стор.2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1146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567" w:right="-40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184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56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в т.ч. пульмонологи  дитячi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2014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ревматологи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17791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5.75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кардiоревматологи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19963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19963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9.25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кардiологи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61269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28.25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гастроентерологи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45616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18.00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гастроентерологи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9497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дiєтологи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нефрологи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2600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нефрологи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ендокринологи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76724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1883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25.00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ендокринологи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алергологи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алергологи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3208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гематологи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iнфекцiонiсти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52956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22253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28.25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інфекціоністи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23330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22178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фiзiотерапевти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54466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10700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15.00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176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лiкувальної фiзкультури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uk-UA"/>
        </w:rPr>
      </w:pPr>
    </w:p>
    <w:p w:rsidR="00194448" w:rsidRDefault="00194448">
      <w:pPr>
        <w:pStyle w:val="a6"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Стор.3  форма № 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8"/>
        <w:gridCol w:w="1984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41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спортивної медицини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28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з функцiональної дiагностики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0.75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199087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31841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63.00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32101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31617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13.25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серцево-судиннi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торакальнi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хiрурги проктологи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ортопеди-травматологи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181319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41036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67.00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ортопеди-травматологи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40789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40731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13.50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урологи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50338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15.75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урологи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нейрохiрурги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39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нейрохірурги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анестезiологи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анестезіологи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ендоскопiсти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онкологи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18508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10.00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онкологи  дитячi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20"/>
          <w:lang w:val="uk-UA"/>
        </w:rPr>
        <w:lastRenderedPageBreak/>
        <w:t>Таблиця 3901</w:t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</w:r>
      <w:r>
        <w:rPr>
          <w:sz w:val="20"/>
          <w:lang w:val="uk-UA"/>
        </w:rPr>
        <w:tab/>
        <w:t>Стор.4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7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радiологи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46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стоматологи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0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стоматологи дитячі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акушери-гiнекологи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49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315880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16639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167.25</w:t>
            </w:r>
          </w:p>
        </w:tc>
      </w:tr>
      <w:tr w:rsidR="00194448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гiнекологи дитячого та пiдлiткового вiку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16295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9.00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 - всього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880204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852988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18243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273.00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 них, педіатри  дiльничнi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педіатри  мiських дiльниць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педiатри-неонаталоги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офтальмологи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177716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41416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59.00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офтальмологи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41255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41185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17.00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отоларингологи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184994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45826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83.75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отоларингологи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45719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45684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25.75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фтизiатри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59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0.50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фтизіатри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невропатологи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241883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52571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84.00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неврологи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52574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52563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471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20.75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рефлексотерапевти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5166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1.75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pStyle w:val="a6"/>
        <w:pageBreakBefore/>
        <w:spacing w:after="120"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Стор.5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9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firstLine="46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психiатри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64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45130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5685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199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38.75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психіатри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7.75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наркологи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психотерапевти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12577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5.50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лiкарi-психологи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сексопатологи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69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дерматовенерологи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161497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16119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63.25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дерматовенерологи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12487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12487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4.25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патологоанатоми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паталогоанатоми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бактерiологи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лiкарi-епiдемiологи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токсикологи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лiкарi-лаборанти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 лаборанти-генетики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генетики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79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лiкарi-iмунологи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1.50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 т.ч.лікарі-імунологи   дитячi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1.00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firstLine="465"/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ультразвукової дiагностики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0.25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en-US"/>
        </w:rPr>
      </w:pPr>
    </w:p>
    <w:p w:rsidR="00194448" w:rsidRDefault="00194448">
      <w:pPr>
        <w:pStyle w:val="a6"/>
        <w:pageBreakBefore/>
        <w:ind w:firstLine="567"/>
        <w:jc w:val="left"/>
        <w:rPr>
          <w:color w:val="000000"/>
          <w:spacing w:val="-2"/>
          <w:sz w:val="20"/>
          <w:lang w:val="uk-UA"/>
        </w:rPr>
      </w:pPr>
      <w:r>
        <w:rPr>
          <w:sz w:val="18"/>
          <w:szCs w:val="18"/>
          <w:lang w:val="uk-UA"/>
        </w:rPr>
        <w:lastRenderedPageBreak/>
        <w:t>Таблиця 3901</w:t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8"/>
          <w:szCs w:val="18"/>
          <w:lang w:val="uk-UA"/>
        </w:rPr>
        <w:t>Стор.6  форма №  039/о</w:t>
      </w:r>
    </w:p>
    <w:tbl>
      <w:tblPr>
        <w:tblW w:w="0" w:type="auto"/>
        <w:tblInd w:w="660" w:type="dxa"/>
        <w:tblLayout w:type="fixed"/>
        <w:tblLook w:val="0000" w:firstRow="0" w:lastRow="0" w:firstColumn="0" w:lastColumn="0" w:noHBand="0" w:noVBand="0"/>
      </w:tblPr>
      <w:tblGrid>
        <w:gridCol w:w="3544"/>
        <w:gridCol w:w="567"/>
        <w:gridCol w:w="1985"/>
        <w:gridCol w:w="2268"/>
        <w:gridCol w:w="1842"/>
        <w:gridCol w:w="2410"/>
        <w:gridCol w:w="2015"/>
      </w:tblGrid>
      <w:tr w:rsidR="00194448">
        <w:trPr>
          <w:trHeight w:val="340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102" w:right="-40" w:firstLine="142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pacing w:val="-2"/>
                <w:sz w:val="20"/>
                <w:szCs w:val="20"/>
                <w:lang w:val="uk-UA"/>
              </w:rPr>
              <w:t>Найменування посад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№ рядка</w:t>
            </w:r>
          </w:p>
        </w:tc>
        <w:tc>
          <w:tcPr>
            <w:tcW w:w="198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2" w:right="-3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вань, усього</w:t>
            </w:r>
          </w:p>
        </w:tc>
        <w:tc>
          <w:tcPr>
            <w:tcW w:w="22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Кількість відвідувань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1)</w:t>
            </w:r>
          </w:p>
        </w:tc>
        <w:tc>
          <w:tcPr>
            <w:tcW w:w="184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Кількість відвіду</w:t>
            </w: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  <w:r>
              <w:rPr>
                <w:b/>
                <w:bCs/>
                <w:sz w:val="20"/>
                <w:szCs w:val="20"/>
              </w:rPr>
              <w:t>вань вдома, усього</w:t>
            </w:r>
          </w:p>
        </w:tc>
        <w:tc>
          <w:tcPr>
            <w:tcW w:w="241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18" w:right="-98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</w:rPr>
              <w:t>Кількість відвідувань вдома дітей віком 0-17 років включно</w:t>
            </w:r>
            <w:r>
              <w:rPr>
                <w:b/>
                <w:sz w:val="20"/>
                <w:szCs w:val="20"/>
              </w:rPr>
              <w:br/>
              <w:t>(із графи 3)</w:t>
            </w:r>
          </w:p>
        </w:tc>
        <w:tc>
          <w:tcPr>
            <w:tcW w:w="2015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Кількість зайнятих посад  із таблиці 3902</w:t>
            </w:r>
          </w:p>
          <w:p w:rsidR="00194448" w:rsidRDefault="00194448">
            <w:pPr>
              <w:ind w:left="-106" w:right="-108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>
        <w:trPr>
          <w:trHeight w:val="665"/>
        </w:trPr>
        <w:tc>
          <w:tcPr>
            <w:tcW w:w="35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44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ind w:left="-38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5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44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-3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color w:val="FFFFFF"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  <w:lang w:val="uk-UA"/>
              </w:rPr>
              <w:t>.</w:t>
            </w:r>
            <w:r>
              <w:rPr>
                <w:b/>
                <w:bCs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рентгенологи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83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лiкарi приймального вiддiлення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загальнi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санологи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судово-психiатричнi експерти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статистики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методисти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89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iнтерни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iншi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3.75</w:t>
            </w:r>
          </w:p>
        </w:tc>
      </w:tr>
      <w:tr w:rsidR="00194448">
        <w:trPr>
          <w:trHeight w:val="340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Спецiалiсти з вищою немедичною освiтою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  <w:lang w:val="uk-UA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14178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20.50</w:t>
            </w:r>
          </w:p>
        </w:tc>
      </w:tr>
    </w:tbl>
    <w:p w:rsidR="00194448" w:rsidRDefault="00194448">
      <w:pPr>
        <w:pStyle w:val="a6"/>
        <w:jc w:val="left"/>
        <w:rPr>
          <w:sz w:val="18"/>
          <w:szCs w:val="18"/>
          <w:lang w:val="uk-UA"/>
        </w:rPr>
      </w:pPr>
    </w:p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 w:rsidR="00F71F07">
              <w:rPr>
                <w:sz w:val="22"/>
                <w:szCs w:val="22"/>
                <w:u w:val="single"/>
                <w:lang w:val="en-US"/>
              </w:rPr>
              <w:t>08.02.2023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2"/>
                <w:szCs w:val="22"/>
                <w:lang w:val="en-US"/>
              </w:rPr>
              <w:t xml:space="preserve"> ___________     </w:t>
            </w:r>
            <w:r w:rsidR="00F71F07">
              <w:rPr>
                <w:b/>
                <w:sz w:val="22"/>
                <w:szCs w:val="22"/>
                <w:u w:val="single"/>
                <w:lang w:val="uk-UA"/>
              </w:rPr>
              <w:t>Юрій СОРОКОЛАТ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 w:rsidR="00F71F07">
              <w:rPr>
                <w:sz w:val="22"/>
                <w:szCs w:val="22"/>
                <w:u w:val="single"/>
                <w:lang w:val="uk-UA"/>
              </w:rPr>
              <w:t>Олена ПШЕНЯНИК 725-55-40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         </w:t>
            </w:r>
            <w:r>
              <w:rPr>
                <w:sz w:val="18"/>
                <w:szCs w:val="18"/>
                <w:lang w:val="uk-UA"/>
              </w:rPr>
              <w:t>Номер телефону виконавця</w:t>
            </w:r>
            <w:r>
              <w:rPr>
                <w:sz w:val="18"/>
                <w:szCs w:val="18"/>
                <w:u w:val="single"/>
                <w:lang w:val="uk-UA"/>
              </w:rPr>
              <w:t>_______________________________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en-US"/>
        </w:rPr>
      </w:pPr>
    </w:p>
    <w:p w:rsidR="00194448" w:rsidRDefault="00194448">
      <w:pPr>
        <w:jc w:val="right"/>
        <w:rPr>
          <w:lang w:val="uk-UA"/>
        </w:rPr>
      </w:pPr>
    </w:p>
    <w:p w:rsidR="00194448" w:rsidRDefault="00194448">
      <w:pPr>
        <w:pageBreakBefore/>
        <w:jc w:val="right"/>
        <w:rPr>
          <w:sz w:val="8"/>
          <w:szCs w:val="8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F71F0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6988" w:type="dxa"/>
            <w:shd w:val="clear" w:color="auto" w:fill="auto"/>
          </w:tcPr>
          <w:p w:rsidR="00194448" w:rsidRPr="00B675E8" w:rsidRDefault="00F71F07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Pr="00B675E8" w:rsidRDefault="00194448">
            <w:pPr>
              <w:rPr>
                <w:spacing w:val="30"/>
                <w:sz w:val="18"/>
                <w:szCs w:val="18"/>
                <w:lang w:val="en-US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   </w:t>
            </w: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Pr="00B675E8" w:rsidRDefault="001944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Pr="00B675E8" w:rsidRDefault="00194448">
            <w:pPr>
              <w:snapToGrid w:val="0"/>
              <w:rPr>
                <w:sz w:val="18"/>
                <w:szCs w:val="18"/>
              </w:rPr>
            </w:pPr>
          </w:p>
        </w:tc>
      </w:tr>
    </w:tbl>
    <w:p w:rsidR="00194448" w:rsidRDefault="00194448">
      <w:pPr>
        <w:rPr>
          <w:sz w:val="10"/>
          <w:szCs w:val="10"/>
          <w:lang w:val="uk-UA"/>
        </w:rPr>
      </w:pPr>
    </w:p>
    <w:tbl>
      <w:tblPr>
        <w:tblW w:w="158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5043"/>
        <w:gridCol w:w="343"/>
        <w:gridCol w:w="567"/>
        <w:gridCol w:w="425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653"/>
      </w:tblGrid>
      <w:tr w:rsidR="00194448" w:rsidTr="005B6261">
        <w:trPr>
          <w:cantSplit/>
          <w:trHeight w:val="230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675E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 w:rsidRPr="00B675E8">
              <w:rPr>
                <w:b/>
                <w:sz w:val="18"/>
                <w:szCs w:val="18"/>
                <w:lang w:val="uk-UA"/>
              </w:rPr>
              <w:t>Міністерство охорони здоров</w:t>
            </w:r>
            <w:r w:rsidRPr="00B675E8">
              <w:rPr>
                <w:b/>
                <w:sz w:val="18"/>
                <w:szCs w:val="18"/>
              </w:rPr>
              <w:t>’</w:t>
            </w:r>
            <w:r w:rsidRPr="00B675E8">
              <w:rPr>
                <w:b/>
                <w:sz w:val="18"/>
                <w:szCs w:val="18"/>
                <w:lang w:val="uk-UA"/>
              </w:rPr>
              <w:t>я України</w:t>
            </w:r>
          </w:p>
        </w:tc>
        <w:tc>
          <w:tcPr>
            <w:tcW w:w="504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Область:</w:t>
            </w:r>
            <w:r>
              <w:rPr>
                <w:sz w:val="20"/>
                <w:szCs w:val="20"/>
                <w:lang w:val="uk-UA"/>
              </w:rPr>
              <w:t xml:space="preserve">  </w:t>
            </w:r>
            <w:r w:rsidR="00F71F07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Група: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F71F07">
              <w:rPr>
                <w:b/>
                <w:sz w:val="18"/>
                <w:szCs w:val="18"/>
                <w:lang w:val="uk-UA"/>
              </w:rPr>
              <w:t>6. Харківський район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Територія: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="00F71F07"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Pr="006149BD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Pr="006149BD" w:rsidRDefault="00194448">
            <w:pPr>
              <w:rPr>
                <w:sz w:val="6"/>
                <w:szCs w:val="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 w:rsidRPr="00B675E8">
              <w:rPr>
                <w:sz w:val="16"/>
                <w:szCs w:val="16"/>
                <w:lang w:val="uk-UA"/>
              </w:rPr>
              <w:t>Підрозділ:</w:t>
            </w:r>
            <w:r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6154" w:type="dxa"/>
            <w:gridSpan w:val="20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 w:rsidTr="00B675E8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462" w:type="dxa"/>
            <w:gridSpan w:val="4"/>
            <w:tcBorders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3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2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2456" w:type="dxa"/>
            <w:gridSpan w:val="5"/>
            <w:tcBorders>
              <w:left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 w:rsidTr="005B6261">
        <w:trPr>
          <w:cantSplit/>
          <w:trHeight w:val="85"/>
        </w:trPr>
        <w:tc>
          <w:tcPr>
            <w:tcW w:w="467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 w:rsidR="00F71F07">
              <w:rPr>
                <w:b/>
                <w:sz w:val="18"/>
                <w:szCs w:val="18"/>
              </w:rPr>
              <w:t>Департамент охорони здоров’я Харківської міської ради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  <w:lang w:val="uk-UA"/>
              </w:rPr>
            </w:pPr>
            <w:r w:rsidRPr="00B675E8">
              <w:rPr>
                <w:sz w:val="18"/>
                <w:szCs w:val="18"/>
                <w:lang w:val="uk-UA"/>
              </w:rPr>
              <w:t xml:space="preserve">Адреса: </w:t>
            </w:r>
            <w:r w:rsidR="00F71F07">
              <w:rPr>
                <w:b/>
                <w:sz w:val="18"/>
                <w:szCs w:val="18"/>
                <w:lang w:val="uk-UA"/>
              </w:rPr>
              <w:t>м.Харків, вул.Сумська,64</w:t>
            </w:r>
          </w:p>
          <w:p w:rsidR="00194448" w:rsidRDefault="00194448">
            <w:pPr>
              <w:rPr>
                <w:sz w:val="8"/>
                <w:szCs w:val="8"/>
                <w:lang w:val="uk-UA"/>
              </w:rPr>
            </w:pPr>
          </w:p>
          <w:p w:rsidR="00194448" w:rsidRPr="00B675E8" w:rsidRDefault="00194448">
            <w:pPr>
              <w:rPr>
                <w:sz w:val="18"/>
                <w:szCs w:val="18"/>
              </w:rPr>
            </w:pPr>
            <w:r w:rsidRPr="00B675E8">
              <w:rPr>
                <w:sz w:val="18"/>
                <w:szCs w:val="18"/>
              </w:rPr>
              <w:t xml:space="preserve">Код закладу за </w:t>
            </w:r>
            <w:r w:rsidRPr="00B675E8">
              <w:rPr>
                <w:sz w:val="18"/>
                <w:szCs w:val="18"/>
                <w:lang w:val="uk-UA"/>
              </w:rPr>
              <w:t>ЄДР</w:t>
            </w:r>
            <w:r w:rsidRPr="00B675E8">
              <w:rPr>
                <w:sz w:val="18"/>
                <w:szCs w:val="18"/>
              </w:rPr>
              <w:t>ПО</w:t>
            </w:r>
            <w:r w:rsidRPr="00B675E8">
              <w:rPr>
                <w:sz w:val="18"/>
                <w:szCs w:val="18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5B6261">
        <w:trPr>
          <w:cantSplit/>
          <w:trHeight w:val="276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 w:rsidTr="005B6261">
        <w:trPr>
          <w:cantSplit/>
          <w:trHeight w:val="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5B6261">
        <w:trPr>
          <w:cantSplit/>
          <w:trHeight w:val="14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43" w:type="dxa"/>
            <w:tcBorders>
              <w:left w:val="single" w:sz="12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3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7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40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653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5B6261">
        <w:trPr>
          <w:cantSplit/>
          <w:trHeight w:val="90"/>
        </w:trPr>
        <w:tc>
          <w:tcPr>
            <w:tcW w:w="467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043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54" w:type="dxa"/>
            <w:gridSpan w:val="20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(серед дітей до 14  років включно)</w:t>
      </w:r>
    </w:p>
    <w:p w:rsidR="00194448" w:rsidRDefault="004E5639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>за  12 місяців</w:t>
      </w:r>
      <w:r w:rsidR="00194448">
        <w:rPr>
          <w:b/>
          <w:sz w:val="16"/>
          <w:szCs w:val="16"/>
        </w:rPr>
        <w:t xml:space="preserve">  </w:t>
      </w:r>
      <w:r w:rsidR="00F71F07">
        <w:rPr>
          <w:b/>
          <w:sz w:val="16"/>
          <w:szCs w:val="16"/>
          <w:u w:val="single"/>
        </w:rPr>
        <w:t>2022</w:t>
      </w:r>
      <w:r w:rsidR="00194448">
        <w:rPr>
          <w:b/>
          <w:sz w:val="16"/>
          <w:szCs w:val="16"/>
        </w:rPr>
        <w:t xml:space="preserve">  </w:t>
      </w:r>
      <w:r w:rsidR="00194448"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5"/>
          <w:szCs w:val="15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</w:t>
      </w:r>
      <w:r>
        <w:rPr>
          <w:sz w:val="16"/>
          <w:szCs w:val="16"/>
          <w:lang w:val="uk-UA"/>
        </w:rPr>
        <w:t>00</w:t>
      </w:r>
    </w:p>
    <w:tbl>
      <w:tblPr>
        <w:tblW w:w="1587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0"/>
        <w:gridCol w:w="753"/>
        <w:gridCol w:w="1500"/>
        <w:gridCol w:w="803"/>
        <w:gridCol w:w="816"/>
        <w:gridCol w:w="802"/>
        <w:gridCol w:w="896"/>
        <w:gridCol w:w="867"/>
        <w:gridCol w:w="894"/>
        <w:gridCol w:w="802"/>
        <w:gridCol w:w="802"/>
        <w:gridCol w:w="554"/>
        <w:gridCol w:w="554"/>
        <w:gridCol w:w="1147"/>
      </w:tblGrid>
      <w:tr w:rsidR="00194448" w:rsidTr="00E67CDA">
        <w:trPr>
          <w:trHeight w:hRule="exact" w:val="911"/>
        </w:trPr>
        <w:tc>
          <w:tcPr>
            <w:tcW w:w="46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6"/>
                <w:szCs w:val="16"/>
              </w:rPr>
            </w:pPr>
          </w:p>
          <w:p w:rsidR="00194448" w:rsidRDefault="00194448">
            <w:pPr>
              <w:rPr>
                <w:b/>
                <w:sz w:val="15"/>
                <w:szCs w:val="15"/>
              </w:rPr>
            </w:pPr>
          </w:p>
        </w:tc>
        <w:tc>
          <w:tcPr>
            <w:tcW w:w="75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shd w:val="clear" w:color="auto" w:fill="FFFFFF"/>
              <w:ind w:left="82"/>
              <w:jc w:val="center"/>
              <w:rPr>
                <w:b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</w:rPr>
            </w:pP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150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5"/>
                <w:szCs w:val="15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5"/>
                <w:szCs w:val="15"/>
              </w:rPr>
            </w:pPr>
          </w:p>
        </w:tc>
        <w:tc>
          <w:tcPr>
            <w:tcW w:w="331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 xml:space="preserve">Зареєстровано захворювань,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всього, у віці:</w:t>
            </w:r>
          </w:p>
        </w:tc>
        <w:tc>
          <w:tcPr>
            <w:tcW w:w="33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216"/>
              <w:jc w:val="center"/>
              <w:rPr>
                <w:b/>
                <w:color w:val="000000"/>
                <w:spacing w:val="-2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в тому числі, вперше в житті, у віці:</w:t>
            </w:r>
          </w:p>
        </w:tc>
        <w:tc>
          <w:tcPr>
            <w:tcW w:w="11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Число померлих з 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t>основної при</w:t>
            </w:r>
            <w:r>
              <w:rPr>
                <w:b/>
                <w:color w:val="000000"/>
                <w:spacing w:val="-6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-3"/>
                <w:sz w:val="15"/>
                <w:szCs w:val="15"/>
                <w:lang w:val="uk-UA"/>
              </w:rPr>
              <w:t>чини смерті</w:t>
            </w:r>
          </w:p>
        </w:tc>
        <w:tc>
          <w:tcPr>
            <w:tcW w:w="11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5"/>
                <w:szCs w:val="15"/>
                <w:lang w:val="uk-UA"/>
              </w:rPr>
              <w:t>Перебувають під диспансерним наглядом на кінець звітного року</w:t>
            </w:r>
          </w:p>
        </w:tc>
      </w:tr>
      <w:tr w:rsidR="00194448" w:rsidTr="00E67CDA">
        <w:trPr>
          <w:trHeight w:hRule="exact" w:val="652"/>
        </w:trPr>
        <w:tc>
          <w:tcPr>
            <w:tcW w:w="46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150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0"/>
                <w:sz w:val="15"/>
                <w:szCs w:val="15"/>
                <w:lang w:val="uk-UA"/>
              </w:rPr>
              <w:t>0-14 років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</w:t>
            </w:r>
          </w:p>
          <w:p w:rsidR="00194448" w:rsidRDefault="00194448">
            <w:pPr>
              <w:shd w:val="clear" w:color="auto" w:fill="FFFFFF"/>
              <w:spacing w:line="158" w:lineRule="exact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у хлоп</w:t>
            </w:r>
            <w:r>
              <w:rPr>
                <w:b/>
                <w:color w:val="000000"/>
                <w:spacing w:val="1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 xml:space="preserve">0-6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jc w:val="center"/>
              <w:rPr>
                <w:b/>
                <w:color w:val="000000"/>
                <w:spacing w:val="-1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7-14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right="5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1"/>
                <w:sz w:val="15"/>
                <w:szCs w:val="15"/>
                <w:lang w:val="uk-UA"/>
              </w:rPr>
              <w:t xml:space="preserve">0-14 </w:t>
            </w: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>років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4"/>
                <w:sz w:val="15"/>
                <w:szCs w:val="15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з них у</w:t>
            </w:r>
          </w:p>
          <w:p w:rsidR="00194448" w:rsidRDefault="00194448">
            <w:pPr>
              <w:shd w:val="clear" w:color="auto" w:fill="FFFFFF"/>
              <w:spacing w:line="158" w:lineRule="exact"/>
              <w:ind w:right="29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хлоп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softHyphen/>
            </w:r>
            <w:r>
              <w:rPr>
                <w:b/>
                <w:color w:val="000000"/>
                <w:sz w:val="15"/>
                <w:szCs w:val="15"/>
                <w:lang w:val="uk-UA"/>
              </w:rPr>
              <w:t>чиків</w:t>
            </w:r>
          </w:p>
        </w:tc>
        <w:tc>
          <w:tcPr>
            <w:tcW w:w="114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194448" w:rsidRDefault="00194448">
            <w:pPr>
              <w:shd w:val="clear" w:color="auto" w:fill="FFFFFF"/>
              <w:snapToGrid w:val="0"/>
              <w:jc w:val="center"/>
              <w:rPr>
                <w:color w:val="000000"/>
                <w:spacing w:val="-1"/>
                <w:w w:val="135"/>
                <w:sz w:val="9"/>
                <w:szCs w:val="9"/>
                <w:lang w:val="uk-UA"/>
              </w:rPr>
            </w:pPr>
          </w:p>
        </w:tc>
      </w:tr>
      <w:tr w:rsidR="00194448" w:rsidTr="00E67CDA">
        <w:trPr>
          <w:trHeight w:hRule="exact" w:val="203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А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left="120"/>
              <w:jc w:val="center"/>
              <w:rPr>
                <w:b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Б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sz w:val="14"/>
                <w:szCs w:val="14"/>
                <w:lang w:val="uk-UA"/>
              </w:rPr>
              <w:t>В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3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5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8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9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b/>
                <w:color w:val="000000"/>
                <w:sz w:val="14"/>
                <w:szCs w:val="14"/>
                <w:lang w:val="uk-UA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10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B675E8" w:rsidRDefault="00194448">
            <w:pPr>
              <w:shd w:val="clear" w:color="auto" w:fill="FFFFFF"/>
              <w:jc w:val="center"/>
              <w:rPr>
                <w:sz w:val="14"/>
                <w:szCs w:val="14"/>
              </w:rPr>
            </w:pPr>
            <w:r w:rsidRPr="00B675E8">
              <w:rPr>
                <w:b/>
                <w:color w:val="000000"/>
                <w:sz w:val="14"/>
                <w:szCs w:val="14"/>
                <w:lang w:val="uk-UA"/>
              </w:rPr>
              <w:t>11</w:t>
            </w:r>
          </w:p>
        </w:tc>
      </w:tr>
      <w:tr w:rsidR="00194448" w:rsidTr="00B675E8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4"/>
                <w:sz w:val="16"/>
                <w:szCs w:val="16"/>
                <w:lang w:val="uk-UA"/>
              </w:rPr>
              <w:t>Всі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82"/>
              <w:jc w:val="center"/>
              <w:rPr>
                <w:b/>
                <w:color w:val="000000"/>
                <w:spacing w:val="-7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1.0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7"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156036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80375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71919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84117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113028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57499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57267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55761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42622</w:t>
            </w:r>
          </w:p>
        </w:tc>
      </w:tr>
      <w:tr w:rsidR="00194448" w:rsidTr="00E67CDA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3"/>
                <w:sz w:val="16"/>
                <w:szCs w:val="16"/>
                <w:lang w:val="uk-UA"/>
              </w:rPr>
              <w:t xml:space="preserve">в тому числі: </w:t>
            </w:r>
          </w:p>
          <w:p w:rsidR="00194448" w:rsidRPr="006149BD" w:rsidRDefault="00194448">
            <w:pPr>
              <w:shd w:val="clear" w:color="auto" w:fill="FFFFFF"/>
              <w:spacing w:line="154" w:lineRule="exact"/>
              <w:ind w:left="10" w:right="643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Деякі інфекційні та паразитарні хвороби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9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2.0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9"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7135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3566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3278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3857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6849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3410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3136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3713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124</w:t>
            </w:r>
          </w:p>
        </w:tc>
      </w:tr>
      <w:tr w:rsidR="00194448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2.</w:t>
            </w:r>
            <w:r w:rsidRPr="006149BD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194448" w:rsidTr="00C67249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1227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3079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1227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1852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6149BD">
        <w:trPr>
          <w:trHeight w:hRule="exact" w:val="284"/>
        </w:trPr>
        <w:tc>
          <w:tcPr>
            <w:tcW w:w="46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:rsidR="00E67CDA" w:rsidRPr="006149BD" w:rsidRDefault="00E67CDA" w:rsidP="00550B5D">
            <w:pPr>
              <w:rPr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не ідентифікований 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C67249" w:rsidP="00B675E8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="00B675E8"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E67CDA" w:rsidTr="00C67249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Новоутворення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5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3.0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С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00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-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pacing w:val="-5"/>
                <w:sz w:val="16"/>
                <w:szCs w:val="16"/>
                <w:lang w:val="uk-UA"/>
              </w:rPr>
              <w:t>48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1369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718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651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489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222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234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952</w:t>
            </w:r>
          </w:p>
        </w:tc>
      </w:tr>
      <w:tr w:rsidR="00E67CDA" w:rsidTr="00C67249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0" w:right="1114"/>
              <w:rPr>
                <w:color w:val="000000"/>
                <w:spacing w:val="-2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з</w:t>
            </w:r>
            <w:r w:rsidRPr="006149BD">
              <w:rPr>
                <w:color w:val="000000"/>
                <w:spacing w:val="7"/>
                <w:sz w:val="16"/>
                <w:szCs w:val="16"/>
              </w:rPr>
              <w:t xml:space="preserve"> 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них, </w:t>
            </w:r>
          </w:p>
          <w:p w:rsidR="00E67CDA" w:rsidRPr="006149BD" w:rsidRDefault="00E67CDA">
            <w:pPr>
              <w:shd w:val="clear" w:color="auto" w:fill="FFFFFF"/>
              <w:tabs>
                <w:tab w:val="left" w:pos="3599"/>
              </w:tabs>
              <w:spacing w:line="154" w:lineRule="exact"/>
              <w:ind w:left="10" w:right="-47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доброякісні новоутворення:                 шкіри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7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3.2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spacing w:line="154" w:lineRule="exact"/>
              <w:ind w:left="125" w:right="125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>22.</w:t>
            </w:r>
            <w:r w:rsidRPr="006149BD">
              <w:rPr>
                <w:color w:val="000000"/>
                <w:spacing w:val="7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7"/>
                <w:sz w:val="16"/>
                <w:szCs w:val="16"/>
                <w:lang w:val="uk-UA"/>
              </w:rPr>
              <w:t xml:space="preserve">23 </w:t>
            </w:r>
            <w:r w:rsidRPr="006149BD">
              <w:rPr>
                <w:color w:val="000000"/>
                <w:spacing w:val="4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4"/>
                <w:sz w:val="16"/>
                <w:szCs w:val="16"/>
                <w:lang w:val="uk-UA"/>
              </w:rPr>
              <w:t xml:space="preserve">28.0, </w:t>
            </w:r>
            <w:r w:rsidRPr="006149BD">
              <w:rPr>
                <w:color w:val="000000"/>
                <w:spacing w:val="8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8"/>
                <w:sz w:val="16"/>
                <w:szCs w:val="16"/>
                <w:lang w:val="uk-UA"/>
              </w:rPr>
              <w:t>29.0,2,4</w:t>
            </w:r>
            <w:r w:rsidRPr="006149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216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 xml:space="preserve">                                                                  яєчника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3.4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27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jc w:val="right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</w:rPr>
              <w:t xml:space="preserve">X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E67CDA" w:rsidTr="00B675E8">
        <w:trPr>
          <w:trHeight w:hRule="exact" w:val="397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b/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b/>
                <w:color w:val="000000"/>
                <w:spacing w:val="-2"/>
                <w:sz w:val="16"/>
                <w:szCs w:val="16"/>
                <w:lang w:val="uk-UA"/>
              </w:rPr>
              <w:t>Хвороби крові, кровотворних органів та окремі</w:t>
            </w:r>
            <w:r w:rsidRPr="006149BD">
              <w:rPr>
                <w:b/>
                <w:sz w:val="16"/>
                <w:szCs w:val="16"/>
              </w:rPr>
              <w:t xml:space="preserve"> </w:t>
            </w:r>
            <w:r w:rsidRPr="006149BD">
              <w:rPr>
                <w:b/>
                <w:sz w:val="16"/>
                <w:szCs w:val="16"/>
                <w:lang w:val="uk-UA"/>
              </w:rPr>
              <w:t>порушення з залученням імунного механізму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4.0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50-</w:t>
            </w:r>
            <w:r w:rsidRPr="006149BD">
              <w:rPr>
                <w:b/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b/>
                <w:color w:val="000000"/>
                <w:sz w:val="16"/>
                <w:szCs w:val="16"/>
                <w:lang w:val="uk-UA"/>
              </w:rPr>
              <w:t>89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3062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1581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2225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837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1133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569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856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277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2804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0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з них: анемії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5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4</w:t>
            </w:r>
            <w:r w:rsidRPr="006149BD">
              <w:rPr>
                <w:color w:val="000000"/>
                <w:spacing w:val="-10"/>
                <w:sz w:val="16"/>
                <w:szCs w:val="16"/>
              </w:rPr>
              <w:t>.</w:t>
            </w:r>
            <w:r w:rsidRPr="006149BD">
              <w:rPr>
                <w:color w:val="000000"/>
                <w:spacing w:val="-10"/>
                <w:sz w:val="16"/>
                <w:szCs w:val="16"/>
                <w:lang w:val="uk-UA"/>
              </w:rPr>
              <w:t>1</w:t>
            </w:r>
          </w:p>
        </w:tc>
        <w:tc>
          <w:tcPr>
            <w:tcW w:w="15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50-</w:t>
            </w:r>
            <w:r w:rsidRPr="006149BD">
              <w:rPr>
                <w:color w:val="000000"/>
                <w:spacing w:val="5"/>
                <w:sz w:val="16"/>
                <w:szCs w:val="16"/>
                <w:lang w:val="en-US"/>
              </w:rPr>
              <w:t>D6</w:t>
            </w:r>
            <w:r w:rsidRPr="006149BD">
              <w:rPr>
                <w:color w:val="000000"/>
                <w:spacing w:val="5"/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2807</w:t>
            </w:r>
          </w:p>
        </w:tc>
        <w:tc>
          <w:tcPr>
            <w:tcW w:w="8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2135</w:t>
            </w:r>
          </w:p>
        </w:tc>
        <w:tc>
          <w:tcPr>
            <w:tcW w:w="8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1063</w:t>
            </w:r>
          </w:p>
        </w:tc>
        <w:tc>
          <w:tcPr>
            <w:tcW w:w="8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816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2584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sz w:val="16"/>
                <w:szCs w:val="16"/>
              </w:rPr>
            </w:pPr>
            <w:r w:rsidRPr="006149BD">
              <w:rPr>
                <w:sz w:val="16"/>
                <w:szCs w:val="16"/>
                <w:lang w:val="uk-UA"/>
              </w:rPr>
              <w:t>в тому числі, залізодефіцитні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</w:rPr>
              <w:t>4.</w:t>
            </w:r>
            <w:r w:rsidRPr="006149BD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</w:t>
            </w:r>
            <w:r w:rsidRPr="006149BD">
              <w:rPr>
                <w:color w:val="000000"/>
                <w:sz w:val="16"/>
                <w:szCs w:val="16"/>
                <w:lang w:val="uk-UA"/>
              </w:rPr>
              <w:t>50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2771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1043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247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2565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uk-UA"/>
              </w:rPr>
              <w:t>апластичні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pacing w:val="-13"/>
                <w:sz w:val="16"/>
                <w:szCs w:val="16"/>
                <w:lang w:val="en-US"/>
              </w:rPr>
            </w:pPr>
            <w:r w:rsidRPr="006149BD">
              <w:rPr>
                <w:sz w:val="16"/>
                <w:szCs w:val="16"/>
                <w:lang w:val="uk-UA"/>
              </w:rPr>
              <w:t>4.3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13"/>
                <w:sz w:val="16"/>
                <w:szCs w:val="16"/>
                <w:lang w:val="en-US"/>
              </w:rPr>
              <w:t>D60, D61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E67CDA" w:rsidTr="009B3FA6">
        <w:trPr>
          <w:trHeight w:hRule="exact" w:val="45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uk-UA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uk-UA"/>
              </w:rPr>
              <w:t>порушення згортання крові, інші хвороби</w:t>
            </w:r>
            <w:r w:rsidRPr="006149BD">
              <w:rPr>
                <w:sz w:val="16"/>
                <w:szCs w:val="16"/>
              </w:rPr>
              <w:t xml:space="preserve"> </w:t>
            </w:r>
            <w:r w:rsidRPr="006149BD">
              <w:rPr>
                <w:sz w:val="16"/>
                <w:szCs w:val="16"/>
                <w:lang w:val="uk-UA"/>
              </w:rPr>
              <w:t>крові і кровотворних органів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2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z w:val="16"/>
                <w:szCs w:val="16"/>
                <w:lang w:val="uk-UA"/>
              </w:rPr>
              <w:t>4.4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z w:val="16"/>
                <w:szCs w:val="16"/>
                <w:lang w:val="en-US"/>
              </w:rPr>
              <w:t>D65-D76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</w:tr>
      <w:tr w:rsidR="00E67CDA" w:rsidTr="00E67CDA">
        <w:trPr>
          <w:trHeight w:hRule="exact" w:val="284"/>
        </w:trPr>
        <w:tc>
          <w:tcPr>
            <w:tcW w:w="46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 w:rsidRPr="006149BD">
              <w:rPr>
                <w:sz w:val="16"/>
                <w:szCs w:val="16"/>
                <w:lang w:val="en-US"/>
              </w:rPr>
              <w:t xml:space="preserve">         гемофилія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 w:rsidRPr="006149BD">
              <w:rPr>
                <w:color w:val="000000"/>
                <w:spacing w:val="-1"/>
                <w:sz w:val="16"/>
                <w:szCs w:val="16"/>
                <w:lang w:val="uk-UA"/>
              </w:rPr>
              <w:t>4.</w:t>
            </w:r>
            <w:r w:rsidRPr="006149BD">
              <w:rPr>
                <w:color w:val="000000"/>
                <w:spacing w:val="-1"/>
                <w:sz w:val="16"/>
                <w:szCs w:val="16"/>
                <w:lang w:val="en-US"/>
              </w:rPr>
              <w:t>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E67CDA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6149BD">
              <w:rPr>
                <w:color w:val="000000"/>
                <w:spacing w:val="-2"/>
                <w:sz w:val="16"/>
                <w:szCs w:val="16"/>
                <w:lang w:val="en-US"/>
              </w:rPr>
              <w:t>D66-D68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67CDA" w:rsidRPr="006149BD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стор.2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35"/>
        <w:gridCol w:w="696"/>
        <w:gridCol w:w="1228"/>
        <w:gridCol w:w="850"/>
        <w:gridCol w:w="850"/>
        <w:gridCol w:w="849"/>
        <w:gridCol w:w="849"/>
        <w:gridCol w:w="849"/>
        <w:gridCol w:w="849"/>
        <w:gridCol w:w="849"/>
        <w:gridCol w:w="849"/>
        <w:gridCol w:w="849"/>
        <w:gridCol w:w="849"/>
        <w:gridCol w:w="879"/>
      </w:tblGrid>
      <w:tr w:rsidR="00194448">
        <w:trPr>
          <w:trHeight w:hRule="exact" w:val="374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567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D6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.0,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68.1, 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6"/>
                <w:szCs w:val="16"/>
                <w:lang w:val="en-US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.2,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pacing w:val="-2"/>
                <w:sz w:val="16"/>
                <w:szCs w:val="16"/>
              </w:rPr>
              <w:t>68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.8,</w:t>
            </w:r>
            <w:r>
              <w:rPr>
                <w:color w:val="000000"/>
                <w:spacing w:val="-2"/>
                <w:sz w:val="16"/>
                <w:szCs w:val="16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6"/>
                <w:szCs w:val="16"/>
                <w:lang w:val="uk-UA"/>
              </w:rPr>
              <w:t>68.9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деякі порушення з залученням імунного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механізму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2"/>
              <w:jc w:val="center"/>
              <w:rPr>
                <w:color w:val="000000"/>
                <w:spacing w:val="9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4.8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80-</w:t>
            </w:r>
            <w:r>
              <w:rPr>
                <w:color w:val="000000"/>
                <w:spacing w:val="9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9"/>
                <w:sz w:val="18"/>
                <w:szCs w:val="18"/>
                <w:lang w:val="uk-UA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саркоідоз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інші порушення з залученням імунного механізму, не класифіковані в інших рубриках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4.11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51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b/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5.0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2483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831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1652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654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296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2175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19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дифузний зоб І ступеня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9"/>
                <w:sz w:val="18"/>
                <w:szCs w:val="18"/>
                <w:lang w:val="uk-UA"/>
              </w:rPr>
              <w:t>5.1</w:t>
            </w:r>
          </w:p>
        </w:tc>
        <w:tc>
          <w:tcPr>
            <w:tcW w:w="122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дифузний зоб ІІ-ІІІ ступеня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2" w:lineRule="exact"/>
              <w:ind w:left="10" w:right="331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набутий гіпотиреоз та інші форми гіпотиреозу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4" w:lineRule="exact"/>
              <w:ind w:right="19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Е01.1.2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Е04.1.2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тиреотоксикоз (гіпертиреоз)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тиреоідити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5.7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1"/>
                <w:sz w:val="18"/>
                <w:szCs w:val="18"/>
                <w:lang w:val="uk-UA"/>
              </w:rPr>
              <w:t>07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12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цукровий діабет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5.8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Е10-Е14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</w:t>
            </w:r>
            <w:r>
              <w:rPr>
                <w:sz w:val="18"/>
                <w:szCs w:val="18"/>
                <w:lang w:val="uk-UA"/>
              </w:rPr>
              <w:t>у</w:t>
            </w:r>
            <w:r>
              <w:rPr>
                <w:sz w:val="18"/>
                <w:szCs w:val="18"/>
              </w:rPr>
              <w:t xml:space="preserve"> E10</w:t>
            </w:r>
            <w:r>
              <w:rPr>
                <w:sz w:val="18"/>
                <w:szCs w:val="18"/>
                <w:lang w:val="uk-UA"/>
              </w:rPr>
              <w:t xml:space="preserve">.Х, </w:t>
            </w:r>
          </w:p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</w:t>
            </w:r>
            <w:r>
              <w:rPr>
                <w:sz w:val="18"/>
                <w:szCs w:val="18"/>
                <w:lang w:val="uk-UA"/>
              </w:rPr>
              <w:t xml:space="preserve">2.Х  частина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</w:t>
            </w:r>
            <w:r>
              <w:rPr>
                <w:sz w:val="18"/>
                <w:szCs w:val="18"/>
                <w:lang w:val="uk-UA"/>
              </w:rPr>
              <w:t>.Х,</w:t>
            </w:r>
            <w:r>
              <w:rPr>
                <w:sz w:val="18"/>
                <w:szCs w:val="18"/>
              </w:rPr>
              <w:t xml:space="preserve"> 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Е12.Х</w:t>
            </w:r>
            <w:r>
              <w:rPr>
                <w:sz w:val="16"/>
                <w:szCs w:val="16"/>
                <w:lang w:val="uk-UA"/>
              </w:rPr>
              <w:t xml:space="preserve"> част.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кількість хворих на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ускладненнями (із р.5.8)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10.0-8 -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14.0-8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90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з них: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ура</w:t>
            </w:r>
            <w:r>
              <w:rPr>
                <w:sz w:val="18"/>
                <w:szCs w:val="18"/>
              </w:rPr>
              <w:t>женням нирок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E10.2-E14.2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катаракта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ретинопатія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E10.3-E14.3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дiабетична гангрена</w:t>
            </w:r>
            <w:r>
              <w:rPr>
                <w:sz w:val="18"/>
                <w:szCs w:val="18"/>
                <w:lang w:val="uk-UA"/>
              </w:rPr>
              <w:t xml:space="preserve">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E10.5-E14.5 (частково)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454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X</w:t>
            </w:r>
            <w:r>
              <w:rPr>
                <w:sz w:val="18"/>
                <w:szCs w:val="18"/>
                <w:lang w:val="uk-UA"/>
              </w:rPr>
              <w:t xml:space="preserve"> (із р.5.9)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</w:t>
            </w:r>
            <w:r>
              <w:rPr>
                <w:sz w:val="18"/>
                <w:szCs w:val="18"/>
                <w:lang w:val="en-US"/>
              </w:rPr>
              <w:t>.X</w:t>
            </w:r>
            <w:r>
              <w:rPr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 xml:space="preserve"> типу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218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398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комою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5.19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E10.0-E14.0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кетоацидозом (гостра хвороба)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E10.1-E14.1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43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цукровий дiабет з ураженням очей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E10.3-E14.3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0934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стор.З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51"/>
        <w:gridCol w:w="750"/>
        <w:gridCol w:w="1264"/>
        <w:gridCol w:w="817"/>
        <w:gridCol w:w="817"/>
        <w:gridCol w:w="817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63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неврологічними ускладненнями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10.4-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цукр.д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10.5-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іншими уточненими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</w:t>
            </w: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  <w:lang w:val="uk-UA"/>
              </w:rPr>
              <w:t>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множинними ускладненнями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10.7-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з неуточненими ускладненнями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10.8-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 xml:space="preserve">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без ускладнень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10.9-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нецукровий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5.28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23.2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недостатність харчування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5.29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Е40-Е46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вітаміну А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недостаточність інших вітамінів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</w:t>
            </w:r>
            <w:r>
              <w:rPr>
                <w:sz w:val="18"/>
                <w:szCs w:val="18"/>
                <w:lang w:val="uk-UA"/>
              </w:rPr>
              <w:t>3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51-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</w:tr>
      <w:tr w:rsidR="00194448">
        <w:trPr>
          <w:trHeight w:hRule="exact" w:val="546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наслідки недостатнього харчування та недостатності інших поживних речовин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5.32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en-US"/>
              </w:rPr>
              <w:t>64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Е</w:t>
            </w:r>
            <w:r>
              <w:rPr>
                <w:color w:val="000000"/>
                <w:sz w:val="18"/>
                <w:szCs w:val="18"/>
                <w:lang w:val="en-US"/>
              </w:rPr>
              <w:t>66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післяопераційний гіпотиреоз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Е89.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3"/>
                <w:sz w:val="18"/>
                <w:szCs w:val="18"/>
                <w:lang w:val="uk-UA"/>
              </w:rPr>
              <w:t>Розлади психіки і поведінки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2"/>
                <w:sz w:val="18"/>
                <w:szCs w:val="18"/>
                <w:lang w:val="en-US"/>
              </w:rPr>
              <w:t>F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99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5494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3933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187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5437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Хвороби нервової системи</w:t>
            </w:r>
            <w:r>
              <w:rPr>
                <w:b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b/>
                <w:color w:val="000000"/>
                <w:spacing w:val="-8"/>
                <w:sz w:val="18"/>
                <w:szCs w:val="18"/>
                <w:lang w:val="uk-UA"/>
              </w:rPr>
              <w:t>00-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 xml:space="preserve">G99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8490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4630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3703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4787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3144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1684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2745</w:t>
            </w:r>
          </w:p>
        </w:tc>
      </w:tr>
      <w:tr w:rsidR="00194448">
        <w:trPr>
          <w:trHeight w:hRule="exact" w:val="737"/>
        </w:trPr>
        <w:tc>
          <w:tcPr>
            <w:tcW w:w="45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з них: запальні хвороби ЦНС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</w:t>
            </w:r>
          </w:p>
        </w:tc>
        <w:tc>
          <w:tcPr>
            <w:tcW w:w="12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2" w:right="108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00,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03,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06,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О</w:t>
            </w: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розсіяний склероз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G35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284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епілепсія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-8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8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pacing w:val="-8"/>
                <w:sz w:val="18"/>
                <w:szCs w:val="18"/>
              </w:rPr>
              <w:t>40-</w:t>
            </w:r>
            <w:r>
              <w:rPr>
                <w:color w:val="000000"/>
                <w:spacing w:val="-4"/>
                <w:sz w:val="18"/>
                <w:szCs w:val="18"/>
                <w:lang w:val="uk-UA"/>
              </w:rPr>
              <w:t>G</w:t>
            </w:r>
            <w:r>
              <w:rPr>
                <w:color w:val="000000"/>
                <w:spacing w:val="-4"/>
                <w:sz w:val="18"/>
                <w:szCs w:val="18"/>
              </w:rPr>
              <w:t>41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</w:t>
            </w:r>
          </w:p>
        </w:tc>
      </w:tr>
      <w:tr w:rsidR="00194448" w:rsidRPr="00817E8B">
        <w:trPr>
          <w:trHeight w:hRule="exact" w:val="851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56-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58,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>60-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62,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64, 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70-</w:t>
            </w:r>
            <w:r>
              <w:rPr>
                <w:color w:val="000000"/>
                <w:sz w:val="18"/>
                <w:szCs w:val="18"/>
                <w:lang w:val="en-US"/>
              </w:rPr>
              <w:t>G</w:t>
            </w:r>
            <w:r>
              <w:rPr>
                <w:color w:val="000000"/>
                <w:sz w:val="18"/>
                <w:szCs w:val="18"/>
                <w:lang w:val="en-GB"/>
              </w:rPr>
              <w:t>72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123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79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47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7.11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G80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м'язова атрофія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hRule="exact" w:val="340"/>
        </w:trPr>
        <w:tc>
          <w:tcPr>
            <w:tcW w:w="4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shd w:val="clear" w:color="auto" w:fill="FFFFFF"/>
        <w:ind w:left="11654" w:hanging="11114"/>
        <w:jc w:val="right"/>
        <w:rPr>
          <w:b/>
          <w:color w:val="000000"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стор.4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784"/>
        <w:gridCol w:w="852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7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8.0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H00-H59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8907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2626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6281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4864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2342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2790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2680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з них: запалення повік(и)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кон’юктивіт та інші захворювання кон’юктиви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катаракта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9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9"/>
                <w:sz w:val="18"/>
                <w:szCs w:val="18"/>
                <w:lang w:val="uk-UA"/>
              </w:rPr>
              <w:t>Н25- Н26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інші хвороби кришталика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косоокість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атрофія зорового нерва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порушення рефракції та акомодації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1943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міопія (короткозорість)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5398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2604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2794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4897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439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в т.ч. хвороби середнього вуха та сосковидного відростку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9.1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  <w:r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1807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1772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т.ч.: гострий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2" w:right="159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Н65.0.1,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хронічний отит середнього вуха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5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5"/>
                <w:sz w:val="18"/>
                <w:szCs w:val="18"/>
                <w:lang w:val="uk-UA"/>
              </w:rPr>
              <w:t>Н65.2,3,4</w:t>
            </w:r>
            <w:r>
              <w:rPr>
                <w:color w:val="000000"/>
                <w:spacing w:val="5"/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Н66.1,2,3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 xml:space="preserve">Хвороби системи кровообігу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I00-I99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2884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2201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2010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з них: гостра ревматична гарячка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1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т.ч., без враження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11"/>
                <w:sz w:val="18"/>
                <w:szCs w:val="18"/>
              </w:rPr>
              <w:t>10.</w:t>
            </w:r>
            <w:r>
              <w:rPr>
                <w:color w:val="000000"/>
                <w:spacing w:val="-11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хронічні ревматичні хвороби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10.3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 w:rsidP="001F3CC9">
      <w:pPr>
        <w:shd w:val="clear" w:color="auto" w:fill="FFFFFF"/>
        <w:ind w:left="540"/>
        <w:jc w:val="right"/>
        <w:rPr>
          <w:b/>
          <w:color w:val="000000"/>
          <w:spacing w:val="-5"/>
          <w:sz w:val="18"/>
          <w:szCs w:val="18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>стор.</w:t>
      </w:r>
      <w:r w:rsidRPr="00194448">
        <w:rPr>
          <w:b/>
          <w:bCs/>
          <w:color w:val="000000"/>
          <w:spacing w:val="-5"/>
          <w:sz w:val="18"/>
          <w:szCs w:val="18"/>
        </w:rPr>
        <w:t>5</w:t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="40" w:tblpY="1"/>
        <w:tblOverlap w:val="never"/>
        <w:tblW w:w="156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50C55" w:rsidRDefault="001F3CC9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0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4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139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8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10338A" w:rsidRDefault="001F3CC9" w:rsidP="0080783F">
            <w:pPr>
              <w:shd w:val="clear" w:color="auto" w:fill="FFFFFF"/>
              <w:ind w:left="96"/>
              <w:jc w:val="center"/>
              <w:rPr>
                <w:b/>
                <w:sz w:val="18"/>
                <w:szCs w:val="18"/>
              </w:rPr>
            </w:pPr>
            <w:r w:rsidRPr="0010338A"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 xml:space="preserve">есенціальна гіпертензія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3"/>
                <w:sz w:val="18"/>
                <w:szCs w:val="18"/>
                <w:lang w:val="uk-UA"/>
              </w:rPr>
              <w:t>10.</w:t>
            </w:r>
            <w:r>
              <w:rPr>
                <w:color w:val="000000"/>
                <w:spacing w:val="-3"/>
                <w:sz w:val="18"/>
                <w:szCs w:val="18"/>
                <w:lang w:val="uk-UA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F3CC9" w:rsidRPr="00250C55" w:rsidTr="0080783F">
        <w:trPr>
          <w:trHeight w:hRule="exact" w:val="624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 xml:space="preserve">інші хвороби серця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spacing w:line="456" w:lineRule="exact"/>
              <w:ind w:right="14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10.1</w:t>
            </w:r>
            <w:r w:rsidRPr="00807745"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ind w:left="147" w:right="164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1504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color w:val="000000"/>
                <w:spacing w:val="-6"/>
                <w:sz w:val="18"/>
                <w:szCs w:val="18"/>
                <w:lang w:val="uk-UA"/>
              </w:rPr>
              <w:t>4</w:t>
            </w:r>
            <w:r w:rsidRPr="005959FB">
              <w:rPr>
                <w:color w:val="000000"/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а</w:t>
            </w:r>
            <w:r w:rsidRPr="00807745">
              <w:rPr>
                <w:sz w:val="18"/>
                <w:szCs w:val="18"/>
              </w:rPr>
              <w:t xml:space="preserve"> </w:t>
            </w:r>
            <w:r w:rsidRPr="00807745">
              <w:rPr>
                <w:sz w:val="18"/>
                <w:szCs w:val="18"/>
                <w:lang w:val="uk-UA"/>
              </w:rPr>
              <w:t xml:space="preserve">недостатність </w:t>
            </w:r>
            <w:r w:rsidRPr="00807745"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 w:rsidRPr="005959FB"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ревматичні хвороби 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ревматичн</w:t>
            </w:r>
            <w:r w:rsidRPr="00807745">
              <w:rPr>
                <w:sz w:val="18"/>
                <w:szCs w:val="18"/>
                <w:lang w:val="uk-UA"/>
              </w:rPr>
              <w:t>ий</w:t>
            </w:r>
            <w:r w:rsidRPr="00807745">
              <w:rPr>
                <w:sz w:val="18"/>
                <w:szCs w:val="18"/>
              </w:rPr>
              <w:t xml:space="preserve">  аортальн</w:t>
            </w:r>
            <w:r w:rsidRPr="00807745"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комбіновані ураження мітрального та аортального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45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комбін</w:t>
            </w:r>
            <w:r w:rsidRPr="00807745">
              <w:rPr>
                <w:sz w:val="18"/>
                <w:szCs w:val="18"/>
                <w:lang w:val="uk-UA"/>
              </w:rPr>
              <w:t>овані</w:t>
            </w:r>
            <w:r w:rsidRPr="00807745">
              <w:rPr>
                <w:sz w:val="18"/>
                <w:szCs w:val="18"/>
              </w:rPr>
              <w:t xml:space="preserve"> ураження мітрального та тристулкового клапанів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I08.1-3.8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I30.8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C379C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68071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5959FB"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 w:rsidRPr="005959FB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  <w:lang w:val="en-US"/>
              </w:rPr>
            </w:pPr>
            <w:r w:rsidRPr="00807745"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I34.0.2.8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807745"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807745">
              <w:rPr>
                <w:sz w:val="18"/>
                <w:szCs w:val="18"/>
                <w:lang w:val="en-US"/>
              </w:rPr>
              <w:t>10.</w:t>
            </w:r>
            <w:r w:rsidRPr="00807745"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</w:rPr>
              <w:t>I35.0-2.8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I09.2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12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4713AD">
              <w:rPr>
                <w:sz w:val="18"/>
                <w:szCs w:val="18"/>
              </w:rPr>
              <w:t>10.47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645541">
              <w:rPr>
                <w:sz w:val="18"/>
                <w:szCs w:val="18"/>
              </w:rPr>
              <w:t>I31.9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rPr>
                <w:b/>
                <w:sz w:val="18"/>
                <w:szCs w:val="18"/>
              </w:rPr>
            </w:pPr>
            <w:r w:rsidRPr="00807745">
              <w:rPr>
                <w:b/>
                <w:sz w:val="18"/>
                <w:szCs w:val="18"/>
              </w:rPr>
              <w:t xml:space="preserve">Хвороби органів дихання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807745"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00-</w:t>
            </w:r>
            <w:r w:rsidRPr="005959FB">
              <w:rPr>
                <w:b/>
                <w:sz w:val="18"/>
                <w:szCs w:val="18"/>
                <w:lang w:val="en-US"/>
              </w:rPr>
              <w:t>J</w:t>
            </w:r>
            <w:r w:rsidRPr="004713AD"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71915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37065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36059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35856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69293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35711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35453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33840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3609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гострий фарингіт та гострий тонзиліт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-1"/>
                <w:sz w:val="18"/>
                <w:szCs w:val="18"/>
                <w:lang w:val="uk-UA"/>
              </w:rPr>
              <w:t>11.1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5959FB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02-</w:t>
            </w:r>
            <w:r w:rsidRPr="005959FB">
              <w:rPr>
                <w:sz w:val="18"/>
                <w:szCs w:val="18"/>
                <w:lang w:val="en-US"/>
              </w:rPr>
              <w:t>J</w:t>
            </w:r>
            <w:r w:rsidRPr="004713AD">
              <w:rPr>
                <w:sz w:val="18"/>
                <w:szCs w:val="18"/>
              </w:rPr>
              <w:t>0</w:t>
            </w:r>
            <w:r w:rsidRPr="005959FB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гострий ларингіт та трахеїт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7"/>
                <w:w w:val="104"/>
                <w:sz w:val="18"/>
                <w:szCs w:val="18"/>
                <w:lang w:val="en-US"/>
              </w:rPr>
              <w:t>J04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1F3CC9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 w:rsidRPr="002417FA">
              <w:rPr>
                <w:sz w:val="18"/>
                <w:szCs w:val="18"/>
              </w:rPr>
              <w:t>Х</w:t>
            </w:r>
          </w:p>
        </w:tc>
      </w:tr>
      <w:tr w:rsidR="001F3CC9" w:rsidRPr="00250C55" w:rsidTr="0080783F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41182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грип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80783F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4713AD" w:rsidRDefault="001F3CC9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пневмонії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1"/>
                <w:sz w:val="18"/>
                <w:szCs w:val="18"/>
                <w:lang w:val="uk-UA"/>
              </w:rPr>
              <w:t>12-</w:t>
            </w:r>
            <w:r w:rsidRPr="007749AA">
              <w:rPr>
                <w:color w:val="000000"/>
                <w:spacing w:val="-1"/>
                <w:sz w:val="18"/>
                <w:szCs w:val="18"/>
                <w:lang w:val="en-US"/>
              </w:rPr>
              <w:t>J16, J18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</w:t>
            </w:r>
          </w:p>
        </w:tc>
      </w:tr>
      <w:tr w:rsidR="001F3CC9" w:rsidRPr="00250C55" w:rsidTr="001E319A">
        <w:trPr>
          <w:trHeight w:hRule="exact" w:val="340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гострий бронхіт та бронхіоліт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2"/>
                <w:w w:val="92"/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F3CC9" w:rsidRPr="00250C55" w:rsidTr="001E319A">
        <w:trPr>
          <w:trHeight w:hRule="exact" w:val="397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807745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інші хвороби носа та синусів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J30-J31,</w:t>
            </w:r>
          </w:p>
          <w:p w:rsidR="001F3CC9" w:rsidRPr="007749AA" w:rsidRDefault="001F3CC9" w:rsidP="0080783F">
            <w:pPr>
              <w:shd w:val="clear" w:color="auto" w:fill="FFFFFF"/>
              <w:ind w:left="176" w:right="147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92"/>
                <w:sz w:val="18"/>
                <w:szCs w:val="18"/>
                <w:lang w:val="en-US"/>
              </w:rPr>
              <w:t>J33-J34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</w:t>
            </w:r>
          </w:p>
        </w:tc>
      </w:tr>
      <w:tr w:rsidR="001F3CC9" w:rsidRPr="00250C55" w:rsidTr="001E319A">
        <w:trPr>
          <w:trHeight w:hRule="exact" w:val="394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алергічний риніт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807745" w:rsidRDefault="001F3CC9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11.8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7749AA" w:rsidRDefault="001F3CC9" w:rsidP="0080783F">
            <w:pPr>
              <w:shd w:val="clear" w:color="auto" w:fill="FFFFFF"/>
              <w:jc w:val="center"/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</w:rPr>
              <w:t>30.</w:t>
            </w:r>
            <w:r w:rsidRPr="007749AA">
              <w:rPr>
                <w:color w:val="000000"/>
                <w:spacing w:val="6"/>
                <w:w w:val="92"/>
                <w:sz w:val="18"/>
                <w:szCs w:val="18"/>
                <w:lang w:val="en-US"/>
              </w:rPr>
              <w:t>1-4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F3CC9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</w:t>
            </w:r>
          </w:p>
        </w:tc>
      </w:tr>
    </w:tbl>
    <w:p w:rsidR="001F3CC9" w:rsidRPr="001E319A" w:rsidRDefault="001F3CC9" w:rsidP="001F3CC9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900"/>
        <w:jc w:val="right"/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 w:rsidRPr="00194448">
        <w:rPr>
          <w:b/>
          <w:sz w:val="18"/>
          <w:szCs w:val="18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 w:rsidRPr="00194448"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 .6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pPr w:leftFromText="180" w:rightFromText="180" w:vertAnchor="text" w:tblpXSpec="right" w:tblpY="1"/>
        <w:tblOverlap w:val="never"/>
        <w:tblW w:w="15660" w:type="dxa"/>
        <w:jc w:val="righ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</w:tblGrid>
      <w:tr w:rsidR="00A55413" w:rsidRPr="003950BD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8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0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4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139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8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50C55" w:rsidRDefault="00A55413" w:rsidP="0080783F">
            <w:pPr>
              <w:shd w:val="clear" w:color="auto" w:fill="FFFFFF"/>
              <w:ind w:left="96"/>
              <w:jc w:val="center"/>
              <w:rPr>
                <w:b/>
                <w:sz w:val="16"/>
                <w:szCs w:val="16"/>
              </w:rPr>
            </w:pPr>
            <w:r w:rsidRPr="00250C55"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хронічний риніт, назофарингіт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en-US"/>
              </w:rPr>
              <w:t>,</w:t>
            </w:r>
            <w:r w:rsidRPr="00807745"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 xml:space="preserve"> фарингіт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07745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807745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11.9</w:t>
            </w:r>
            <w:r w:rsidRPr="0080774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-1"/>
                <w:w w:val="92"/>
                <w:sz w:val="18"/>
                <w:szCs w:val="18"/>
                <w:lang w:val="en-US"/>
              </w:rPr>
              <w:t>J31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хронічні хвороби мигдаликів та аденоїдів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11.10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66DE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інші хвороби верхніх дихальних шляхів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11.11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7"/>
                <w:w w:val="92"/>
                <w:sz w:val="18"/>
                <w:szCs w:val="18"/>
                <w:lang w:val="en-US"/>
              </w:rPr>
              <w:t>J36-J39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вт.ч.. хронічний ларингіт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</w:rPr>
              <w:t>,</w:t>
            </w:r>
            <w:r w:rsidRPr="007749AA"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 xml:space="preserve"> ларинготрахеїт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11.12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бронхіт</w:t>
            </w:r>
            <w:r>
              <w:rPr>
                <w:sz w:val="18"/>
                <w:szCs w:val="18"/>
                <w:lang w:val="uk-UA"/>
              </w:rPr>
              <w:t xml:space="preserve">, емфізема </w:t>
            </w:r>
            <w:r w:rsidRPr="00B61DF5">
              <w:rPr>
                <w:sz w:val="18"/>
                <w:szCs w:val="18"/>
                <w:lang w:val="uk-UA"/>
              </w:rPr>
              <w:t>та інші хронічні обструктивні хвороби легень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en-US"/>
              </w:rPr>
            </w:pPr>
            <w:r w:rsidRPr="00B61DF5"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бронхіт хронічний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49" w:lineRule="exact"/>
              <w:ind w:left="173" w:right="149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41-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1"/>
                <w:w w:val="104"/>
                <w:sz w:val="18"/>
                <w:szCs w:val="18"/>
              </w:rPr>
              <w:t>42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інші хронічні обструктивні хвороби легень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3"/>
                <w:w w:val="104"/>
                <w:sz w:val="18"/>
                <w:szCs w:val="18"/>
                <w:lang w:val="uk-UA"/>
              </w:rPr>
              <w:t>11.15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spacing w:line="163" w:lineRule="exact"/>
              <w:ind w:left="14"/>
              <w:jc w:val="center"/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</w:pPr>
            <w:r w:rsidRPr="007749AA">
              <w:rPr>
                <w:color w:val="000000"/>
                <w:spacing w:val="-6"/>
                <w:w w:val="104"/>
                <w:sz w:val="18"/>
                <w:szCs w:val="18"/>
                <w:lang w:val="en-US"/>
              </w:rPr>
              <w:t>J</w:t>
            </w:r>
            <w:r w:rsidRPr="007749AA">
              <w:rPr>
                <w:color w:val="000000"/>
                <w:spacing w:val="-6"/>
                <w:w w:val="104"/>
                <w:sz w:val="18"/>
                <w:szCs w:val="18"/>
              </w:rPr>
              <w:t>44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</w:t>
            </w:r>
            <w:r w:rsidRPr="007749AA">
              <w:rPr>
                <w:sz w:val="18"/>
                <w:szCs w:val="18"/>
                <w:lang w:val="uk-UA"/>
              </w:rPr>
              <w:t>ронхіальна астма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J45-J46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J</w:t>
            </w:r>
            <w:r w:rsidRPr="007749AA"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A55413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J44.8.2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5B6261" w:rsidRPr="002417FA" w:rsidTr="005B6261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575A79">
              <w:rPr>
                <w:sz w:val="18"/>
                <w:szCs w:val="18"/>
              </w:rPr>
              <w:t>інші вірусні пневмонії (COVID-19)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5B6261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11.20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5B6261" w:rsidRDefault="005B6261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261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 w:rsidRPr="007749AA"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8505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4348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5413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5892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з них: гінгівіт та інші хвороби ротової порожнини,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</w:rPr>
              <w:t xml:space="preserve"> </w:t>
            </w: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слинних залоз та щелеп</w:t>
            </w:r>
            <w:r w:rsidRPr="007749AA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1"/>
                <w:w w:val="104"/>
                <w:sz w:val="18"/>
                <w:szCs w:val="18"/>
                <w:lang w:val="uk-UA"/>
              </w:rPr>
              <w:t>12.1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1105C" w:rsidRDefault="00A55413" w:rsidP="0080783F">
            <w:pPr>
              <w:shd w:val="clear" w:color="auto" w:fill="FFFFFF"/>
              <w:ind w:left="170" w:right="142"/>
              <w:jc w:val="center"/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К05.0.1,</w:t>
            </w: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en-US"/>
              </w:rPr>
              <w:t xml:space="preserve"> </w:t>
            </w:r>
          </w:p>
          <w:p w:rsidR="00A55413" w:rsidRPr="007749AA" w:rsidRDefault="00A55413" w:rsidP="0080783F">
            <w:pPr>
              <w:shd w:val="clear" w:color="auto" w:fill="FFFFFF"/>
              <w:ind w:left="170" w:right="142"/>
              <w:jc w:val="center"/>
              <w:rPr>
                <w:sz w:val="18"/>
                <w:szCs w:val="18"/>
              </w:rPr>
            </w:pPr>
            <w:r w:rsidRPr="0031105C">
              <w:rPr>
                <w:color w:val="000000"/>
                <w:spacing w:val="9"/>
                <w:w w:val="104"/>
                <w:sz w:val="16"/>
                <w:szCs w:val="16"/>
                <w:lang w:val="uk-UA"/>
              </w:rPr>
              <w:t>К09-К14</w:t>
            </w:r>
            <w:r w:rsidRPr="0031105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7749AA">
              <w:rPr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 w:rsidRPr="007749AA"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12.2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К20-К22</w:t>
            </w: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en-US"/>
              </w:rPr>
              <w:t>,</w:t>
            </w:r>
            <w:r w:rsidRPr="007749AA">
              <w:rPr>
                <w:sz w:val="18"/>
                <w:szCs w:val="18"/>
              </w:rPr>
              <w:t xml:space="preserve"> </w:t>
            </w:r>
            <w:r w:rsidRPr="007749AA">
              <w:rPr>
                <w:sz w:val="18"/>
                <w:szCs w:val="18"/>
                <w:lang w:val="uk-UA"/>
              </w:rPr>
              <w:t>К28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 w:rsidRPr="007749AA"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434DB9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д</w:t>
            </w:r>
            <w:r w:rsidRPr="007749AA">
              <w:rPr>
                <w:sz w:val="18"/>
                <w:szCs w:val="18"/>
              </w:rPr>
              <w:t>испепсії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К30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A55413" w:rsidP="0080783F">
            <w:pPr>
              <w:shd w:val="clear" w:color="auto" w:fill="FFFFFF"/>
              <w:jc w:val="right"/>
              <w:rPr>
                <w:sz w:val="18"/>
                <w:szCs w:val="18"/>
                <w:lang w:val="en-US"/>
              </w:rPr>
            </w:pPr>
            <w:r w:rsidRPr="002417F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К50, 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12.10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A55413" w:rsidRPr="002417FA" w:rsidTr="0080783F">
        <w:trPr>
          <w:trHeight w:hRule="exact" w:val="45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B61DF5" w:rsidRDefault="00A55413" w:rsidP="0080783F">
            <w:pPr>
              <w:jc w:val="center"/>
              <w:rPr>
                <w:sz w:val="18"/>
                <w:szCs w:val="18"/>
                <w:lang w:val="uk-UA"/>
              </w:rPr>
            </w:pPr>
            <w:r w:rsidRPr="00B61DF5"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</w:p>
        </w:tc>
      </w:tr>
      <w:tr w:rsidR="00A55413" w:rsidRPr="002417FA" w:rsidTr="0080783F">
        <w:trPr>
          <w:trHeight w:hRule="exact" w:val="340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rPr>
                <w:sz w:val="18"/>
                <w:szCs w:val="18"/>
                <w:lang w:val="en-US"/>
              </w:rPr>
            </w:pPr>
            <w:r w:rsidRPr="007749AA"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842074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</w:rPr>
              <w:t>К58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</w:tr>
      <w:tr w:rsidR="00A55413" w:rsidRPr="002417FA" w:rsidTr="0080783F">
        <w:trPr>
          <w:trHeight w:hRule="exact" w:val="397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хронічний гепатіт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К73,</w:t>
            </w:r>
          </w:p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К75.2,3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</w:rPr>
            </w:pPr>
            <w:r w:rsidRPr="007749AA"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жовчно кам'яна хвороба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A55413" w:rsidRPr="002417FA" w:rsidTr="0080783F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12.1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12.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7749AA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 w:rsidRPr="007749AA"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A55413" w:rsidRPr="002417FA" w:rsidTr="001E319A">
        <w:trPr>
          <w:trHeight w:hRule="exact" w:val="284"/>
          <w:jc w:val="right"/>
        </w:trPr>
        <w:tc>
          <w:tcPr>
            <w:tcW w:w="46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A56091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3B0333" w:rsidRDefault="00A55413" w:rsidP="0080783F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55413" w:rsidRPr="002417FA" w:rsidRDefault="00F71F07" w:rsidP="0080783F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</w:tbl>
    <w:p w:rsidR="00194448" w:rsidRPr="001E319A" w:rsidRDefault="00194448" w:rsidP="00A55413">
      <w:pPr>
        <w:shd w:val="clear" w:color="auto" w:fill="FFFFFF"/>
        <w:ind w:left="540"/>
        <w:rPr>
          <w:sz w:val="16"/>
          <w:szCs w:val="16"/>
        </w:rPr>
      </w:pPr>
    </w:p>
    <w:p w:rsidR="00194448" w:rsidRDefault="00194448">
      <w:pPr>
        <w:pageBreakBefore/>
        <w:shd w:val="clear" w:color="auto" w:fill="FFFFFF"/>
        <w:ind w:left="540"/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стор.7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7734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3842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4019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3715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4890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2525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2365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2499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з них: інфекції шкіри та підшкірної клітковини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атопічний дерматит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13.2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1775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" w:right="149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6"/>
                <w:w w:val="104"/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12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spacing w:line="197" w:lineRule="exact"/>
              <w:ind w:left="14" w:right="149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uk-UA"/>
              </w:rPr>
              <w:t>Хвороби кістково-м'язової системи та сполучної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color w:val="000000"/>
                <w:spacing w:val="7"/>
                <w:w w:val="104"/>
                <w:sz w:val="18"/>
                <w:szCs w:val="18"/>
                <w:lang w:val="uk-UA"/>
              </w:rPr>
              <w:t>тканини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14.0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7" w:right="12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М00-М99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4819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2833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1390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1024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1809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2639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8"/>
                <w:w w:val="104"/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w w:val="104"/>
                <w:sz w:val="18"/>
                <w:szCs w:val="18"/>
                <w:lang w:val="uk-UA"/>
              </w:rPr>
              <w:t>14.2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7"/>
                <w:w w:val="104"/>
                <w:sz w:val="18"/>
                <w:szCs w:val="18"/>
                <w:lang w:val="uk-UA"/>
              </w:rPr>
              <w:t>М05, М06, М08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" w:right="612"/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2"/>
                <w:w w:val="104"/>
                <w:sz w:val="18"/>
                <w:szCs w:val="18"/>
                <w:lang w:val="uk-UA"/>
              </w:rPr>
              <w:t>14.9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97" w:lineRule="exact"/>
              <w:ind w:left="149" w:right="1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567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5"/>
                <w:w w:val="104"/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М84-М85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Хвороби сечостатевої системи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4"/>
                <w:w w:val="104"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5"/>
                <w:w w:val="104"/>
                <w:sz w:val="18"/>
                <w:szCs w:val="18"/>
                <w:lang w:val="en-US"/>
              </w:rPr>
              <w:t>N00-N99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6109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2503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2623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3486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2518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3709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в т.ч.: гострий гломерулонефрит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</w:t>
            </w:r>
            <w:r>
              <w:rPr>
                <w:color w:val="000000"/>
                <w:spacing w:val="-4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N00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хронічний гломерулонефрит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N03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1353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інфекції нирок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6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6"/>
                <w:sz w:val="18"/>
                <w:szCs w:val="18"/>
                <w:lang w:val="uk-UA"/>
              </w:rPr>
              <w:t>N</w:t>
            </w:r>
            <w:r>
              <w:rPr>
                <w:color w:val="000000"/>
                <w:spacing w:val="6"/>
                <w:sz w:val="18"/>
                <w:szCs w:val="18"/>
                <w:lang w:val="en-US"/>
              </w:rPr>
              <w:t>10-</w:t>
            </w:r>
            <w:r>
              <w:rPr>
                <w:color w:val="000000"/>
                <w:spacing w:val="6"/>
                <w:sz w:val="18"/>
                <w:szCs w:val="18"/>
                <w:lang w:val="uk-UA"/>
              </w:rPr>
              <w:t>N12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1282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1"/>
                <w:sz w:val="18"/>
                <w:szCs w:val="18"/>
                <w:lang w:val="uk-UA"/>
              </w:rPr>
              <w:t>вт.ч., хронічний пієлонефрит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з них: гострий цистит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15.11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N30.0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</w:pPr>
            <w:r>
              <w:rPr>
                <w:sz w:val="18"/>
                <w:szCs w:val="18"/>
              </w:rPr>
              <w:t>Х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 xml:space="preserve"> гідроцеле та сперматоцеле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15.16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розлади менструацій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13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15.29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1-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>N9</w:t>
            </w:r>
            <w:r>
              <w:rPr>
                <w:color w:val="000000"/>
                <w:spacing w:val="13"/>
                <w:sz w:val="18"/>
                <w:szCs w:val="18"/>
                <w:lang w:val="uk-UA"/>
              </w:rPr>
              <w:t>2,</w:t>
            </w:r>
            <w:r>
              <w:rPr>
                <w:color w:val="000000"/>
                <w:spacing w:val="13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pacing w:val="-5"/>
                <w:sz w:val="18"/>
                <w:szCs w:val="18"/>
                <w:lang w:val="uk-UA"/>
              </w:rPr>
              <w:t>N94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77"/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6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51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6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77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8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67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  <w:lang w:val="en-US"/>
        </w:rPr>
        <w:t>7100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bCs/>
          <w:color w:val="000000"/>
          <w:spacing w:val="-5"/>
          <w:sz w:val="18"/>
          <w:szCs w:val="18"/>
          <w:lang w:val="uk-UA"/>
        </w:rPr>
        <w:t xml:space="preserve">стор.8  ф.№ </w:t>
      </w:r>
      <w:r>
        <w:rPr>
          <w:b/>
          <w:color w:val="000000"/>
          <w:spacing w:val="-5"/>
          <w:sz w:val="18"/>
          <w:szCs w:val="18"/>
          <w:lang w:val="uk-UA"/>
        </w:rPr>
        <w:t>071/0</w:t>
      </w:r>
    </w:p>
    <w:tbl>
      <w:tblPr>
        <w:tblW w:w="0" w:type="auto"/>
        <w:tblInd w:w="-1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8"/>
        <w:gridCol w:w="672"/>
        <w:gridCol w:w="1342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18"/>
        <w:gridCol w:w="848"/>
      </w:tblGrid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Б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В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0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4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39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86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Вагітність, пологи та післяпологовий період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16.0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O</w:t>
            </w:r>
            <w:r>
              <w:rPr>
                <w:b/>
                <w:sz w:val="18"/>
                <w:szCs w:val="18"/>
              </w:rPr>
              <w:t>99</w:t>
            </w:r>
          </w:p>
          <w:p w:rsidR="00194448" w:rsidRDefault="00194448">
            <w:pPr>
              <w:shd w:val="clear" w:color="auto" w:fill="FFFFFF"/>
              <w:ind w:left="113" w:right="79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крім О80)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0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96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Окремі стани, які виникли в перинатальному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періоді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17.0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Р05-Р96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91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11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1195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ind w:lef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пологова травма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Р10-Р15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внутрішньоматкова гіпоксія та асфіксія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пологах</w:t>
            </w:r>
          </w:p>
        </w:tc>
        <w:tc>
          <w:tcPr>
            <w:tcW w:w="67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3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17.2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Р20, Р21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4"/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гемолітична хвороба плоду або</w:t>
            </w:r>
            <w:r>
              <w:rPr>
                <w:sz w:val="18"/>
                <w:szCs w:val="18"/>
              </w:rPr>
              <w:t xml:space="preserve"> новонародженого зумовлено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ізо</w:t>
            </w:r>
            <w:r>
              <w:rPr>
                <w:sz w:val="18"/>
                <w:szCs w:val="18"/>
                <w:lang w:val="uk-UA"/>
              </w:rPr>
              <w:t>імунізацією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4"/>
                <w:sz w:val="18"/>
                <w:szCs w:val="18"/>
                <w:lang w:val="uk-UA"/>
              </w:rPr>
              <w:t>17.3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Р55, Р56, </w:t>
            </w:r>
            <w:r>
              <w:rPr>
                <w:spacing w:val="-5"/>
                <w:sz w:val="18"/>
                <w:szCs w:val="18"/>
                <w:lang w:val="uk-UA"/>
              </w:rPr>
              <w:t>Р57.0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10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Вроджені аномалії (вади розвитку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)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 xml:space="preserve">, </w:t>
            </w: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>деформації і хромосомні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3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18.0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00-</w:t>
            </w:r>
            <w:r>
              <w:rPr>
                <w:b/>
                <w:color w:val="000000"/>
                <w:spacing w:val="-13"/>
                <w:sz w:val="18"/>
                <w:szCs w:val="18"/>
                <w:lang w:val="en-US"/>
              </w:rPr>
              <w:t>Q</w:t>
            </w:r>
            <w:r>
              <w:rPr>
                <w:b/>
                <w:color w:val="000000"/>
                <w:spacing w:val="-13"/>
                <w:sz w:val="18"/>
                <w:szCs w:val="18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5231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2721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2324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2907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312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4315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</w:t>
            </w:r>
            <w:r>
              <w:rPr>
                <w:color w:val="000000"/>
                <w:sz w:val="18"/>
                <w:szCs w:val="18"/>
                <w:lang w:val="uk-UA"/>
              </w:rPr>
              <w:t>.1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985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1729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вродженi аномалiє розвитку сечової системи -всього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284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18.9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97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ін.уточнені вроджені вади розвитку сечової системи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194448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 w:rsidTr="00AA1CC9">
        <w:trPr>
          <w:trHeight w:hRule="exact" w:val="51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58" w:lineRule="exact"/>
              <w:ind w:left="14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Симптоми, ознаки та відхилення від норми, 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що виявлені при лабораторних та клінічних дослідженнях,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не класифіковані в інших рубриках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-1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19.0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R00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-</w:t>
            </w:r>
            <w:r>
              <w:rPr>
                <w:b/>
                <w:color w:val="000000"/>
                <w:spacing w:val="-1"/>
                <w:sz w:val="18"/>
                <w:szCs w:val="18"/>
                <w:lang w:val="en-US"/>
              </w:rPr>
              <w:t>R</w:t>
            </w: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99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 w:rsidTr="00AA1CC9">
        <w:trPr>
          <w:trHeight w:hRule="exact" w:val="340"/>
        </w:trPr>
        <w:tc>
          <w:tcPr>
            <w:tcW w:w="46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дислексія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1"/>
                <w:sz w:val="16"/>
                <w:szCs w:val="16"/>
                <w:lang w:val="uk-UA"/>
              </w:rPr>
              <w:t>19.2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R48.0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46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rPr>
                <w:b/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67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pacing w:val="8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pacing w:val="-1"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42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8"/>
                <w:sz w:val="18"/>
                <w:szCs w:val="18"/>
                <w:lang w:val="en-US"/>
              </w:rPr>
              <w:t>S</w:t>
            </w:r>
            <w:r>
              <w:rPr>
                <w:b/>
                <w:color w:val="000000"/>
                <w:spacing w:val="8"/>
                <w:sz w:val="18"/>
                <w:szCs w:val="18"/>
                <w:lang w:val="uk-UA"/>
              </w:rPr>
              <w:t>00-Т98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3999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2381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2825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3956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2358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1172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2784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18" w:type="dxa"/>
            <w:tcBorders>
              <w:top w:val="single" w:sz="12" w:space="0" w:color="000000"/>
              <w:left w:val="single" w:sz="6" w:space="0" w:color="000000"/>
              <w:bottom w:val="single" w:sz="18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hd w:val="clear" w:color="auto" w:fill="FFFFFF"/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</w:t>
            </w:r>
          </w:p>
        </w:tc>
      </w:tr>
    </w:tbl>
    <w:p w:rsidR="00194448" w:rsidRDefault="00194448">
      <w:pPr>
        <w:rPr>
          <w:sz w:val="4"/>
          <w:szCs w:val="4"/>
          <w:lang w:val="uk-UA"/>
        </w:rPr>
      </w:pPr>
    </w:p>
    <w:p w:rsidR="00194448" w:rsidRDefault="00F71F07">
      <w:pPr>
        <w:rPr>
          <w:sz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57216" behindDoc="0" locked="0" layoutInCell="1" allowOverlap="1" wp14:anchorId="0C44CA01" wp14:editId="46064C9F">
                <wp:simplePos x="0" y="0"/>
                <wp:positionH relativeFrom="column">
                  <wp:posOffset>-25400</wp:posOffset>
                </wp:positionH>
                <wp:positionV relativeFrom="paragraph">
                  <wp:posOffset>635</wp:posOffset>
                </wp:positionV>
                <wp:extent cx="9943465" cy="179705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43465" cy="179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0" w:type="dxa"/>
                              <w:tblLayout w:type="fixed"/>
                              <w:tblCellMar>
                                <w:left w:w="40" w:type="dxa"/>
                                <w:right w:w="4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5660"/>
                            </w:tblGrid>
                            <w:tr w:rsidR="00A6043F">
                              <w:trPr>
                                <w:trHeight w:val="284"/>
                              </w:trPr>
                              <w:tc>
                                <w:tcPr>
                                  <w:tcW w:w="15660" w:type="dxa"/>
                                  <w:shd w:val="clear" w:color="auto" w:fill="FFFFFF"/>
                                  <w:vAlign w:val="center"/>
                                </w:tcPr>
                                <w:p w:rsidR="00A6043F" w:rsidRDefault="00A6043F">
                                  <w:pPr>
                                    <w:shd w:val="clear" w:color="auto" w:fill="FFFFFF"/>
                                    <w:snapToGrid w:val="0"/>
                                    <w:jc w:val="right"/>
                                    <w:rPr>
                                      <w:b/>
                                      <w:sz w:val="4"/>
                                      <w:szCs w:val="4"/>
                                      <w:lang w:val="uk-U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6043F" w:rsidRDefault="00A6043F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-2pt;margin-top:.05pt;width:782.95pt;height:14.15pt;z-index:251657216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40" w:type="dxa"/>
                        <w:tblLayout w:type="fixed"/>
                        <w:tblCellMar>
                          <w:left w:w="40" w:type="dxa"/>
                          <w:right w:w="4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5660"/>
                      </w:tblGrid>
                      <w:tr w:rsidR="00A6043F">
                        <w:trPr>
                          <w:trHeight w:val="284"/>
                        </w:trPr>
                        <w:tc>
                          <w:tcPr>
                            <w:tcW w:w="15660" w:type="dxa"/>
                            <w:shd w:val="clear" w:color="auto" w:fill="FFFFFF"/>
                            <w:vAlign w:val="center"/>
                          </w:tcPr>
                          <w:p w:rsidR="00A6043F" w:rsidRDefault="00A6043F">
                            <w:pPr>
                              <w:shd w:val="clear" w:color="auto" w:fill="FFFFFF"/>
                              <w:snapToGrid w:val="0"/>
                              <w:jc w:val="right"/>
                              <w:rPr>
                                <w:b/>
                                <w:sz w:val="4"/>
                                <w:szCs w:val="4"/>
                                <w:lang w:val="uk-UA"/>
                              </w:rPr>
                            </w:pPr>
                          </w:p>
                        </w:tc>
                      </w:tr>
                    </w:tbl>
                    <w:p w:rsidR="00A6043F" w:rsidRDefault="00A6043F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2590"/>
        <w:gridCol w:w="1779"/>
        <w:gridCol w:w="4593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Дата</w:t>
            </w:r>
            <w:r>
              <w:rPr>
                <w:sz w:val="16"/>
                <w:szCs w:val="16"/>
                <w:lang w:val="uk-UA"/>
              </w:rPr>
              <w:tab/>
            </w:r>
            <w:r>
              <w:rPr>
                <w:sz w:val="16"/>
                <w:szCs w:val="16"/>
                <w:lang w:val="uk-UA"/>
              </w:rPr>
              <w:tab/>
            </w:r>
            <w:r w:rsidR="00F71F07">
              <w:rPr>
                <w:sz w:val="16"/>
                <w:szCs w:val="16"/>
                <w:u w:val="single"/>
                <w:lang w:val="en-US"/>
              </w:rPr>
              <w:t>08.02.2023</w:t>
            </w: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Керівник:</w:t>
            </w: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en-US"/>
              </w:rPr>
              <w:t xml:space="preserve"> ___________     </w:t>
            </w:r>
            <w:r w:rsidR="00F71F07">
              <w:rPr>
                <w:b/>
                <w:sz w:val="16"/>
                <w:szCs w:val="16"/>
                <w:u w:val="single"/>
                <w:lang w:val="uk-UA"/>
              </w:rPr>
              <w:t>Юрій СОРОКОЛАТ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Виконавець _____________  </w:t>
            </w:r>
            <w:r w:rsidR="00F71F07">
              <w:rPr>
                <w:sz w:val="16"/>
                <w:szCs w:val="16"/>
                <w:u w:val="single"/>
                <w:lang w:val="uk-UA"/>
              </w:rPr>
              <w:t>Олена ПШЕНЯНИК 725-55-40</w:t>
            </w:r>
          </w:p>
        </w:tc>
        <w:tc>
          <w:tcPr>
            <w:tcW w:w="259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77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:rsidR="00194448" w:rsidRDefault="00194448">
      <w:pPr>
        <w:shd w:val="clear" w:color="auto" w:fill="FFFFFF"/>
        <w:spacing w:before="120" w:after="120"/>
        <w:ind w:left="346"/>
        <w:rPr>
          <w:sz w:val="2"/>
          <w:szCs w:val="2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7168"/>
        <w:gridCol w:w="270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lang w:val="uk-UA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70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168" w:type="dxa"/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en-US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70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265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16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595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12"/>
          <w:szCs w:val="12"/>
          <w:lang w:val="uk-UA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38"/>
        <w:gridCol w:w="5154"/>
        <w:gridCol w:w="239"/>
        <w:gridCol w:w="315"/>
        <w:gridCol w:w="364"/>
        <w:gridCol w:w="354"/>
        <w:gridCol w:w="364"/>
        <w:gridCol w:w="357"/>
        <w:gridCol w:w="16"/>
        <w:gridCol w:w="313"/>
        <w:gridCol w:w="26"/>
        <w:gridCol w:w="290"/>
        <w:gridCol w:w="70"/>
        <w:gridCol w:w="214"/>
        <w:gridCol w:w="150"/>
        <w:gridCol w:w="166"/>
        <w:gridCol w:w="195"/>
        <w:gridCol w:w="77"/>
        <w:gridCol w:w="437"/>
        <w:gridCol w:w="29"/>
        <w:gridCol w:w="364"/>
        <w:gridCol w:w="539"/>
        <w:gridCol w:w="539"/>
        <w:gridCol w:w="569"/>
      </w:tblGrid>
      <w:tr w:rsidR="00194448">
        <w:trPr>
          <w:cantSplit/>
          <w:trHeight w:val="460"/>
        </w:trPr>
        <w:tc>
          <w:tcPr>
            <w:tcW w:w="4838" w:type="dxa"/>
            <w:tcBorders>
              <w:top w:val="single" w:sz="12" w:space="0" w:color="000000"/>
              <w:left w:val="single" w:sz="12" w:space="0" w:color="000000"/>
              <w:bottom w:val="thinThickLargeGap" w:sz="12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15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</w:t>
            </w:r>
            <w:r w:rsidR="00F71F07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F71F07"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 w:rsidR="00F71F07"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5987" w:type="dxa"/>
            <w:gridSpan w:val="2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uk-UA"/>
              </w:rPr>
              <w:t xml:space="preserve">      МЕДИЧНА  ДОКУМЕНТАЦІЯ</w:t>
            </w:r>
          </w:p>
        </w:tc>
      </w:tr>
      <w:tr w:rsidR="00194448">
        <w:trPr>
          <w:cantSplit/>
          <w:trHeight w:val="82"/>
        </w:trPr>
        <w:tc>
          <w:tcPr>
            <w:tcW w:w="4838" w:type="dxa"/>
            <w:vMerge w:val="restart"/>
            <w:tcBorders>
              <w:top w:val="thinThickLargeGap" w:sz="12" w:space="0" w:color="C0C0C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 w:rsidR="00F71F07">
              <w:rPr>
                <w:b/>
                <w:i/>
                <w:sz w:val="22"/>
                <w:szCs w:val="22"/>
              </w:rPr>
              <w:t>Департамент охорони здоров’я Харківської міської ради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F71F07">
              <w:rPr>
                <w:b/>
                <w:sz w:val="22"/>
                <w:szCs w:val="22"/>
                <w:lang w:val="uk-UA"/>
              </w:rPr>
              <w:t>м.Харків, вул.Сумська,64</w:t>
            </w: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  <w:p w:rsidR="00194448" w:rsidRDefault="001944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636" w:type="dxa"/>
            <w:gridSpan w:val="5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ФОРМА № </w:t>
            </w:r>
          </w:p>
        </w:tc>
        <w:tc>
          <w:tcPr>
            <w:tcW w:w="373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31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284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272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/</w:t>
            </w:r>
          </w:p>
        </w:tc>
        <w:tc>
          <w:tcPr>
            <w:tcW w:w="43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о</w:t>
            </w:r>
          </w:p>
        </w:tc>
        <w:tc>
          <w:tcPr>
            <w:tcW w:w="2040" w:type="dxa"/>
            <w:gridSpan w:val="5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20"/>
              </w:rPr>
              <w:t xml:space="preserve">     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  <w:tr w:rsidR="00194448">
        <w:trPr>
          <w:cantSplit/>
          <w:trHeight w:val="14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39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315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35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2.</w:t>
            </w:r>
          </w:p>
        </w:tc>
        <w:tc>
          <w:tcPr>
            <w:tcW w:w="357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355" w:type="dxa"/>
            <w:gridSpan w:val="3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0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364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361" w:type="dxa"/>
            <w:gridSpan w:val="2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р.</w:t>
            </w:r>
          </w:p>
        </w:tc>
        <w:tc>
          <w:tcPr>
            <w:tcW w:w="543" w:type="dxa"/>
            <w:gridSpan w:val="3"/>
            <w:tcBorders>
              <w:left w:val="thickThinLargeGap" w:sz="6" w:space="0" w:color="C0C0C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№</w:t>
            </w:r>
          </w:p>
        </w:tc>
        <w:tc>
          <w:tcPr>
            <w:tcW w:w="364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539" w:type="dxa"/>
            <w:tcBorders>
              <w:left w:val="thinThickLargeGap" w:sz="6" w:space="0" w:color="C0C0C0"/>
              <w:bottom w:val="thinThickLargeGap" w:sz="6" w:space="0" w:color="C0C0C0"/>
            </w:tcBorders>
            <w:shd w:val="clear" w:color="auto" w:fill="auto"/>
          </w:tcPr>
          <w:p w:rsidR="00194448" w:rsidRDefault="00194448">
            <w:pPr>
              <w:jc w:val="both"/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569" w:type="dxa"/>
            <w:tcBorders>
              <w:left w:val="thinThickLargeGap" w:sz="6" w:space="0" w:color="C0C0C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both"/>
              <w:rPr>
                <w:color w:val="000000"/>
                <w:sz w:val="18"/>
                <w:szCs w:val="18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4838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15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987" w:type="dxa"/>
            <w:gridSpan w:val="2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6"/>
                <w:szCs w:val="6"/>
                <w:lang w:val="uk-UA"/>
              </w:rPr>
            </w:pPr>
          </w:p>
        </w:tc>
      </w:tr>
    </w:tbl>
    <w:p w:rsidR="00194448" w:rsidRDefault="00194448">
      <w:pPr>
        <w:rPr>
          <w:sz w:val="12"/>
          <w:szCs w:val="12"/>
          <w:lang w:val="en-US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дітей підліткового віку 15-17 років включно)</w:t>
      </w:r>
    </w:p>
    <w:p w:rsidR="00194448" w:rsidRDefault="00201A17">
      <w:pPr>
        <w:jc w:val="center"/>
        <w:rPr>
          <w:sz w:val="18"/>
          <w:szCs w:val="18"/>
          <w:lang w:val="uk-UA"/>
        </w:rPr>
      </w:pPr>
      <w:r>
        <w:rPr>
          <w:b/>
          <w:sz w:val="16"/>
          <w:szCs w:val="16"/>
          <w:lang w:val="uk-UA"/>
        </w:rPr>
        <w:t>за 12 місяців</w:t>
      </w:r>
      <w:r w:rsidR="00194448">
        <w:rPr>
          <w:b/>
          <w:sz w:val="16"/>
          <w:szCs w:val="16"/>
        </w:rPr>
        <w:t xml:space="preserve">   </w:t>
      </w:r>
      <w:r w:rsidR="00F71F07">
        <w:rPr>
          <w:b/>
          <w:sz w:val="16"/>
          <w:szCs w:val="16"/>
          <w:u w:val="single"/>
        </w:rPr>
        <w:t>2022</w:t>
      </w:r>
      <w:r w:rsidR="00194448">
        <w:rPr>
          <w:b/>
          <w:sz w:val="16"/>
          <w:szCs w:val="16"/>
          <w:u w:val="single"/>
        </w:rPr>
        <w:t xml:space="preserve"> </w:t>
      </w:r>
      <w:r w:rsidR="00194448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ind w:firstLine="540"/>
        <w:jc w:val="left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 xml:space="preserve">Таблиця </w:t>
      </w:r>
      <w:r>
        <w:rPr>
          <w:sz w:val="18"/>
          <w:szCs w:val="18"/>
        </w:rPr>
        <w:t>713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  <w:lang w:val="uk-UA"/>
        </w:rPr>
        <w:t>Стор.</w:t>
      </w:r>
      <w:r>
        <w:rPr>
          <w:sz w:val="18"/>
          <w:szCs w:val="18"/>
        </w:rPr>
        <w:t>1</w:t>
      </w:r>
      <w:r>
        <w:rPr>
          <w:sz w:val="18"/>
          <w:szCs w:val="18"/>
          <w:lang w:val="uk-UA"/>
        </w:rPr>
        <w:t xml:space="preserve"> ф.071-3/о</w:t>
      </w:r>
    </w:p>
    <w:tbl>
      <w:tblPr>
        <w:tblW w:w="1584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02"/>
        <w:gridCol w:w="770"/>
        <w:gridCol w:w="1320"/>
        <w:gridCol w:w="1026"/>
        <w:gridCol w:w="1089"/>
        <w:gridCol w:w="1088"/>
        <w:gridCol w:w="1091"/>
        <w:gridCol w:w="1134"/>
        <w:gridCol w:w="1049"/>
        <w:gridCol w:w="1088"/>
        <w:gridCol w:w="1091"/>
        <w:gridCol w:w="1088"/>
        <w:gridCol w:w="1112"/>
      </w:tblGrid>
      <w:tr w:rsidR="00194448" w:rsidTr="009B3FA6">
        <w:trPr>
          <w:cantSplit/>
          <w:trHeight w:val="370"/>
        </w:trPr>
        <w:tc>
          <w:tcPr>
            <w:tcW w:w="29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7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7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періоду</w:t>
            </w:r>
          </w:p>
        </w:tc>
        <w:tc>
          <w:tcPr>
            <w:tcW w:w="220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9B3FA6">
        <w:trPr>
          <w:cantSplit/>
          <w:trHeight w:val="370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79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B734CE">
        <w:trPr>
          <w:cantSplit/>
          <w:trHeight w:val="505"/>
        </w:trPr>
        <w:tc>
          <w:tcPr>
            <w:tcW w:w="290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2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B734CE">
        <w:trPr>
          <w:cantSplit/>
          <w:trHeight w:val="285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94448" w:rsidRPr="00F4025C" w:rsidRDefault="00194448">
            <w:pPr>
              <w:jc w:val="center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</w:t>
            </w:r>
          </w:p>
        </w:tc>
      </w:tr>
      <w:tr w:rsidR="00194448" w:rsidTr="00B734CE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33052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16037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17329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8397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12927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6372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800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>384</w:t>
            </w:r>
          </w:p>
        </w:tc>
      </w:tr>
      <w:tr w:rsidR="00194448" w:rsidTr="001F2D40">
        <w:trPr>
          <w:cantSplit/>
          <w:trHeight w:val="567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F4025C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А00-В99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1179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1104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550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26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>8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uk-UA"/>
              </w:rPr>
              <w:t>2.</w:t>
            </w:r>
            <w:r w:rsidRPr="00F4025C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5"/>
                <w:sz w:val="16"/>
                <w:szCs w:val="16"/>
                <w:lang w:val="en-US"/>
              </w:rPr>
              <w:t>B18.0-2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4448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629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629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97"/>
        </w:trPr>
        <w:tc>
          <w:tcPr>
            <w:tcW w:w="29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B3FA6" w:rsidRPr="00F4025C" w:rsidRDefault="009B3FA6" w:rsidP="00550B5D">
            <w:pPr>
              <w:rPr>
                <w:sz w:val="16"/>
                <w:szCs w:val="16"/>
                <w:lang w:val="uk-UA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="005B662A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</w:t>
            </w: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ідентифікований  </w:t>
            </w:r>
          </w:p>
        </w:tc>
        <w:tc>
          <w:tcPr>
            <w:tcW w:w="7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3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F4025C">
              <w:rPr>
                <w:color w:val="000000"/>
                <w:spacing w:val="-2"/>
                <w:sz w:val="16"/>
                <w:szCs w:val="16"/>
                <w:lang w:val="uk-UA"/>
              </w:rPr>
              <w:t>U07.</w:t>
            </w:r>
            <w:r w:rsidRPr="00F4025C">
              <w:rPr>
                <w:color w:val="000000"/>
                <w:spacing w:val="-2"/>
                <w:sz w:val="16"/>
                <w:szCs w:val="16"/>
                <w:lang w:val="en-US"/>
              </w:rPr>
              <w:t>2</w:t>
            </w:r>
          </w:p>
        </w:tc>
        <w:tc>
          <w:tcPr>
            <w:tcW w:w="10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550B5D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10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 w:rsidP="009B3FA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340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С00-</w:t>
            </w:r>
            <w:r w:rsidRPr="00F4025C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300</w:t>
            </w:r>
          </w:p>
        </w:tc>
        <w:tc>
          <w:tcPr>
            <w:tcW w:w="10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160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125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04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162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85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23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>12</w:t>
            </w:r>
          </w:p>
        </w:tc>
      </w:tr>
      <w:tr w:rsidR="009B3FA6" w:rsidTr="001F2D40">
        <w:trPr>
          <w:cantSplit/>
          <w:trHeight w:val="454"/>
        </w:trPr>
        <w:tc>
          <w:tcPr>
            <w:tcW w:w="2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7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3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D22,D23,D28.0,</w:t>
            </w:r>
          </w:p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D29.0,2,4</w:t>
            </w:r>
          </w:p>
        </w:tc>
        <w:tc>
          <w:tcPr>
            <w:tcW w:w="10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181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</w:t>
            </w:r>
          </w:p>
        </w:tc>
        <w:tc>
          <w:tcPr>
            <w:tcW w:w="10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10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10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ind w:left="-143" w:right="-12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  <w:lang w:val="uk-UA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right"/>
              <w:rPr>
                <w:sz w:val="16"/>
                <w:szCs w:val="16"/>
              </w:rPr>
            </w:pPr>
            <w:r w:rsidRPr="00F4025C">
              <w:rPr>
                <w:b/>
                <w:sz w:val="16"/>
                <w:szCs w:val="16"/>
                <w:lang w:val="uk-UA"/>
              </w:rPr>
              <w:t>Х</w:t>
            </w:r>
          </w:p>
        </w:tc>
      </w:tr>
      <w:tr w:rsidR="009B3FA6" w:rsidTr="001F2D40">
        <w:trPr>
          <w:cantSplit/>
          <w:trHeight w:val="284"/>
        </w:trPr>
        <w:tc>
          <w:tcPr>
            <w:tcW w:w="29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uk-UA"/>
              </w:rPr>
              <w:t>сечових органів</w:t>
            </w:r>
          </w:p>
        </w:tc>
        <w:tc>
          <w:tcPr>
            <w:tcW w:w="77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en-US"/>
              </w:rPr>
            </w:pPr>
            <w:r w:rsidRPr="00F4025C">
              <w:rPr>
                <w:sz w:val="16"/>
                <w:szCs w:val="16"/>
                <w:lang w:val="en-US"/>
              </w:rPr>
              <w:t>3.5</w:t>
            </w:r>
          </w:p>
        </w:tc>
        <w:tc>
          <w:tcPr>
            <w:tcW w:w="132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9B3FA6">
            <w:pPr>
              <w:jc w:val="center"/>
              <w:rPr>
                <w:sz w:val="16"/>
                <w:szCs w:val="16"/>
                <w:lang w:val="uk-UA"/>
              </w:rPr>
            </w:pPr>
            <w:r w:rsidRPr="00F4025C">
              <w:rPr>
                <w:sz w:val="16"/>
                <w:szCs w:val="16"/>
                <w:lang w:val="en-US"/>
              </w:rPr>
              <w:t>D30</w:t>
            </w:r>
          </w:p>
        </w:tc>
        <w:tc>
          <w:tcPr>
            <w:tcW w:w="10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ind w:left="-143" w:right="-1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49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11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B3FA6" w:rsidRPr="00F4025C" w:rsidRDefault="00F71F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</w:tbl>
    <w:p w:rsidR="005B662A" w:rsidRPr="005B662A" w:rsidRDefault="005B662A">
      <w:pPr>
        <w:pStyle w:val="a6"/>
        <w:jc w:val="left"/>
        <w:rPr>
          <w:sz w:val="6"/>
          <w:szCs w:val="6"/>
          <w:lang w:val="en-US"/>
        </w:rPr>
      </w:pPr>
    </w:p>
    <w:p w:rsidR="00194448" w:rsidRDefault="00194448">
      <w:pPr>
        <w:pStyle w:val="a6"/>
        <w:pageBreakBefore/>
        <w:ind w:firstLine="540"/>
        <w:jc w:val="left"/>
        <w:rPr>
          <w:sz w:val="16"/>
          <w:szCs w:val="16"/>
          <w:lang w:val="uk-UA"/>
        </w:rPr>
      </w:pPr>
      <w:r>
        <w:rPr>
          <w:sz w:val="20"/>
          <w:lang w:val="uk-UA"/>
        </w:rPr>
        <w:lastRenderedPageBreak/>
        <w:t xml:space="preserve">Таблиця </w:t>
      </w:r>
      <w:r>
        <w:rPr>
          <w:sz w:val="20"/>
        </w:rPr>
        <w:t>713</w:t>
      </w:r>
      <w:r>
        <w:rPr>
          <w:sz w:val="20"/>
          <w:lang w:val="uk-UA"/>
        </w:rPr>
        <w:t>0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  <w:lang w:val="uk-UA"/>
        </w:rPr>
        <w:t>Стор.2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6"/>
        <w:gridCol w:w="1083"/>
        <w:gridCol w:w="1083"/>
        <w:gridCol w:w="1083"/>
        <w:gridCol w:w="1122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27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5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6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5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F4025C">
        <w:trPr>
          <w:cantSplit/>
          <w:trHeight w:val="851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інші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3.6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P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05,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>(крім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25,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</w:t>
            </w:r>
            <w:r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  <w:lang w:val="en-US"/>
              </w:rPr>
              <w:t>0-D89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238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209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185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160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58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    гемофилія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  <w:lang w:val="uk-UA"/>
              </w:rPr>
              <w:t>в т.ч.</w:t>
            </w:r>
            <w:r>
              <w:rPr>
                <w:sz w:val="18"/>
                <w:szCs w:val="18"/>
              </w:rPr>
              <w:t xml:space="preserve">  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F4025C">
        <w:trPr>
          <w:cantSplit/>
          <w:trHeight w:val="567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1049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454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64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848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</w:t>
            </w:r>
          </w:p>
        </w:tc>
        <w:tc>
          <w:tcPr>
            <w:tcW w:w="11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F4025C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ступеня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Е04.0(І)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220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181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вузловий зоб (ендемічний і нетоксичний)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Е01.1.2, Е04.1.2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6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3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тиреотоксикоз (гіпертиреоз)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тиреоїдити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хвороби щитовидної залози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Е07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Е10-Е14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інсулінозалежний  цукровий дiабет I типу  E10.Х, E12.Х  частина I ( 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Е10.Х,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Е12.Х частина 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інсулінонезалежний  цукровий дiабет II типу  E11.Х.1, E12.Х.1 частина II  (із рядка5.8)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E12.Х.1 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типу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рядка5.10)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E11.Х.2,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E12.Х.2 частина II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 (із р.5.8)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Е10.0-8 - Е14.0-8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 них: діабет з ураженням нирок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Е10.2-Е14.2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  <w:r>
              <w:rPr>
                <w:sz w:val="18"/>
                <w:szCs w:val="18"/>
                <w:lang w:val="uk-UA"/>
              </w:rPr>
              <w:t xml:space="preserve"> &gt;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 (частково)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 (із р.5.9)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типу)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 з комою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10.0-Е14.0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цукровий діабет з кетоацидо</w:t>
            </w:r>
            <w:r>
              <w:rPr>
                <w:sz w:val="18"/>
                <w:szCs w:val="18"/>
              </w:rPr>
              <w:t>зом (гостра хвороба)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.20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16"/>
          <w:szCs w:val="16"/>
          <w:lang w:val="en-GB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4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E10.8-Е14.8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E10.9-Е14.9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E23.2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Е66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Е89.0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F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804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490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469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нейроциркуляторна астенія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F</w:t>
            </w:r>
            <w:r>
              <w:rPr>
                <w:sz w:val="18"/>
                <w:szCs w:val="18"/>
                <w:lang w:val="uk-UA"/>
              </w:rPr>
              <w:t>45.3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нервової системи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G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2556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1353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1093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595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94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46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00,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03,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04,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06,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 xml:space="preserve">08, 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09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  <w:r>
              <w:rPr>
                <w:sz w:val="16"/>
                <w:szCs w:val="16"/>
                <w:lang w:val="en-US"/>
              </w:rPr>
              <w:t>,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80-</w:t>
            </w: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uk-UA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5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дитячий церебральний параліч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92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45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дитяча спинальна м'язва атрофія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м'язва  дистрофія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</w:t>
            </w:r>
            <w:r>
              <w:rPr>
                <w:sz w:val="18"/>
                <w:szCs w:val="18"/>
                <w:lang w:val="en-US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3409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1588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1077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1496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719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163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71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222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косоокість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Н49-Н50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2354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</w:tr>
      <w:tr w:rsidR="00194448" w:rsidTr="002E0BA3">
        <w:trPr>
          <w:cantSplit/>
          <w:trHeight w:val="312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міопія (короткозорість)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1424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617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281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9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677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738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368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611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296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78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330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305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143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194448" w:rsidTr="006E63A2">
        <w:trPr>
          <w:cantSplit/>
          <w:trHeight w:val="312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них, гострий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Н65.2-4, Н66.1-3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6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9"/>
        <w:gridCol w:w="773"/>
        <w:gridCol w:w="1390"/>
        <w:gridCol w:w="1012"/>
        <w:gridCol w:w="1079"/>
        <w:gridCol w:w="10"/>
        <w:gridCol w:w="1070"/>
        <w:gridCol w:w="10"/>
        <w:gridCol w:w="1070"/>
        <w:gridCol w:w="10"/>
        <w:gridCol w:w="1070"/>
        <w:gridCol w:w="10"/>
        <w:gridCol w:w="1089"/>
        <w:gridCol w:w="1083"/>
        <w:gridCol w:w="1083"/>
        <w:gridCol w:w="1083"/>
        <w:gridCol w:w="1119"/>
      </w:tblGrid>
      <w:tr w:rsidR="00194448" w:rsidTr="006E63A2">
        <w:trPr>
          <w:cantSplit/>
          <w:trHeight w:val="370"/>
        </w:trPr>
        <w:tc>
          <w:tcPr>
            <w:tcW w:w="29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0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0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6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69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0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9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7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0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1473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870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349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216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1027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605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111</w:t>
            </w:r>
          </w:p>
        </w:tc>
        <w:tc>
          <w:tcPr>
            <w:tcW w:w="1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68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77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3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101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І10-І13, І20.Х.7-І25.Х.7, І60.Х.7-І69.Х.7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ессенціальна гіпертензія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I10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I27-I31, I33-I38, I40, I42, I50-I51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549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pacing w:val="-6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6"/>
                <w:sz w:val="18"/>
                <w:szCs w:val="18"/>
                <w:lang w:val="en-US"/>
              </w:rPr>
              <w:t>I3</w:t>
            </w:r>
            <w:r>
              <w:rPr>
                <w:spacing w:val="-6"/>
                <w:sz w:val="18"/>
                <w:szCs w:val="18"/>
                <w:lang w:val="uk-UA"/>
              </w:rPr>
              <w:t>4</w:t>
            </w:r>
            <w:r>
              <w:rPr>
                <w:spacing w:val="-6"/>
                <w:sz w:val="18"/>
                <w:szCs w:val="18"/>
                <w:lang w:val="en-US"/>
              </w:rPr>
              <w:t>-I38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423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кардіоміопатія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I42.0,2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89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77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1012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ind w:firstLine="540"/>
        <w:rPr>
          <w:sz w:val="8"/>
          <w:szCs w:val="8"/>
          <w:lang w:val="en-US"/>
        </w:rPr>
      </w:pPr>
    </w:p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20"/>
          <w:szCs w:val="20"/>
          <w:lang w:val="uk-UA"/>
        </w:rPr>
        <w:lastRenderedPageBreak/>
        <w:t xml:space="preserve">Таблиця </w:t>
      </w:r>
      <w:r>
        <w:rPr>
          <w:b/>
          <w:sz w:val="20"/>
          <w:szCs w:val="20"/>
        </w:rPr>
        <w:t>713</w:t>
      </w:r>
      <w:r>
        <w:rPr>
          <w:b/>
          <w:sz w:val="20"/>
          <w:szCs w:val="20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GB"/>
        </w:rPr>
        <w:t>7</w:t>
      </w:r>
      <w:r>
        <w:rPr>
          <w:b/>
          <w:sz w:val="20"/>
          <w:szCs w:val="20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0"/>
        <w:gridCol w:w="774"/>
        <w:gridCol w:w="1391"/>
        <w:gridCol w:w="1013"/>
        <w:gridCol w:w="1089"/>
        <w:gridCol w:w="1079"/>
        <w:gridCol w:w="1079"/>
        <w:gridCol w:w="1079"/>
        <w:gridCol w:w="1098"/>
        <w:gridCol w:w="1083"/>
        <w:gridCol w:w="1083"/>
        <w:gridCol w:w="1083"/>
        <w:gridCol w:w="1109"/>
      </w:tblGrid>
      <w:tr w:rsidR="00194448" w:rsidTr="006E63A2">
        <w:trPr>
          <w:cantSplit/>
          <w:trHeight w:val="370"/>
        </w:trPr>
        <w:tc>
          <w:tcPr>
            <w:tcW w:w="299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74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91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437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166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192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15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177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166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192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65"/>
        </w:trPr>
        <w:tc>
          <w:tcPr>
            <w:tcW w:w="299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7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91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89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285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083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9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комбін. ураження мітрального та тристулкового клапанів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І08.1-3.8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77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39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10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7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3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10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9769</w:t>
            </w:r>
          </w:p>
        </w:tc>
        <w:tc>
          <w:tcPr>
            <w:tcW w:w="108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4916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8545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4232</w:t>
            </w:r>
          </w:p>
        </w:tc>
        <w:tc>
          <w:tcPr>
            <w:tcW w:w="10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1164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652</w:t>
            </w:r>
          </w:p>
        </w:tc>
        <w:tc>
          <w:tcPr>
            <w:tcW w:w="1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</w:t>
            </w:r>
          </w:p>
        </w:tc>
        <w:tc>
          <w:tcPr>
            <w:tcW w:w="11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20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77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3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10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1533</w:t>
            </w:r>
          </w:p>
        </w:tc>
        <w:tc>
          <w:tcPr>
            <w:tcW w:w="108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772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1533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772</w:t>
            </w:r>
          </w:p>
        </w:tc>
        <w:tc>
          <w:tcPr>
            <w:tcW w:w="107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0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дихальний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5016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5016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463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247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678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30.1-4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290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634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292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480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224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</w:tr>
      <w:tr w:rsidR="00194448" w:rsidTr="002E0BA3">
        <w:trPr>
          <w:cantSplit/>
          <w:trHeight w:val="454"/>
        </w:trPr>
        <w:tc>
          <w:tcPr>
            <w:tcW w:w="2990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013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08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98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ind w:firstLine="540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8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1595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550B5D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550B5D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550B5D">
        <w:trPr>
          <w:cantSplit/>
          <w:trHeight w:val="365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Бронхіт, емфізема та 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хронічний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ind w:left="14"/>
              <w:rPr>
                <w:sz w:val="16"/>
                <w:szCs w:val="16"/>
              </w:rPr>
            </w:pPr>
            <w:r w:rsidRPr="00550B5D">
              <w:rPr>
                <w:sz w:val="16"/>
                <w:szCs w:val="16"/>
              </w:rPr>
              <w:t xml:space="preserve">інші вірусні пневмонії (COVID-19)  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11.20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P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 w:rsidP="00550B5D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3246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1629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804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413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2226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1089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37</w:t>
            </w:r>
          </w:p>
        </w:tc>
      </w:tr>
      <w:tr w:rsidR="00550B5D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229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110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576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458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функціональні розлади шлунка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550B5D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550B5D" w:rsidTr="00550B5D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550B5D" w:rsidRDefault="00550B5D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550B5D" w:rsidRDefault="00550B5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550B5D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550B5D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550B5D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GB"/>
        </w:rPr>
        <w:t>9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холангіт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целіакія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12.21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K90</w:t>
            </w:r>
            <w:r>
              <w:rPr>
                <w:sz w:val="18"/>
                <w:szCs w:val="18"/>
                <w:lang w:val="uk-UA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L00-L99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2152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1090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1384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701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533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280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137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69</w:t>
            </w:r>
          </w:p>
        </w:tc>
      </w:tr>
      <w:tr w:rsidR="00194448" w:rsidTr="002E0BA3">
        <w:trPr>
          <w:cantSplit/>
          <w:trHeight w:val="51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238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311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128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2063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1135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712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402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1152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632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68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43</w:t>
            </w:r>
          </w:p>
        </w:tc>
      </w:tr>
      <w:tr w:rsidR="00194448" w:rsidTr="002E0BA3">
        <w:trPr>
          <w:cantSplit/>
          <w:trHeight w:val="680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 M08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M10-M13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06, М08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М53-М54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656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449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en-US"/>
        </w:rPr>
      </w:pPr>
    </w:p>
    <w:p w:rsidR="00194448" w:rsidRDefault="00194448">
      <w:pPr>
        <w:pageBreakBefore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01"/>
        <w:gridCol w:w="13"/>
        <w:gridCol w:w="1102"/>
        <w:gridCol w:w="13"/>
        <w:gridCol w:w="1102"/>
        <w:gridCol w:w="13"/>
        <w:gridCol w:w="1102"/>
        <w:gridCol w:w="13"/>
        <w:gridCol w:w="1146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10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30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1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4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340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2215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736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1354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259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38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гломерулонефрит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інфекції нирок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4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pacing w:val="-2"/>
                <w:sz w:val="18"/>
                <w:szCs w:val="18"/>
                <w:lang w:val="uk-UA"/>
              </w:rPr>
            </w:pPr>
            <w:r>
              <w:rPr>
                <w:spacing w:val="-1"/>
                <w:sz w:val="18"/>
                <w:szCs w:val="18"/>
                <w:lang w:val="uk-UA"/>
              </w:rPr>
              <w:t>надмірна крайня плоть, фімоз і парафімоз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pacing w:val="-2"/>
                <w:sz w:val="18"/>
                <w:szCs w:val="18"/>
                <w:lang w:val="uk-UA"/>
              </w:rPr>
              <w:t>15.18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N47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39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91-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92,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94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764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332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67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680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органічного характеру)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5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59" w:type="dxa"/>
            <w:gridSpan w:val="2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b/>
          <w:sz w:val="16"/>
          <w:szCs w:val="16"/>
          <w:lang w:val="uk-UA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6"/>
        <w:gridCol w:w="703"/>
        <w:gridCol w:w="1320"/>
        <w:gridCol w:w="957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7"/>
      </w:tblGrid>
      <w:tr w:rsidR="00194448" w:rsidTr="006E63A2">
        <w:trPr>
          <w:cantSplit/>
          <w:trHeight w:val="370"/>
        </w:trPr>
        <w:tc>
          <w:tcPr>
            <w:tcW w:w="2916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3" w:type="dxa"/>
            <w:vMerge w:val="restart"/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0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2" w:type="dxa"/>
            <w:gridSpan w:val="6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21" w:type="dxa"/>
            <w:gridSpan w:val="2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6E63A2">
        <w:trPr>
          <w:cantSplit/>
          <w:trHeight w:val="370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21" w:type="dxa"/>
            <w:gridSpan w:val="2"/>
            <w:vMerge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6E63A2">
        <w:trPr>
          <w:cantSplit/>
          <w:trHeight w:val="322"/>
        </w:trPr>
        <w:tc>
          <w:tcPr>
            <w:tcW w:w="2916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3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2E0BA3">
        <w:trPr>
          <w:cantSplit/>
          <w:trHeight w:val="285"/>
        </w:trPr>
        <w:tc>
          <w:tcPr>
            <w:tcW w:w="291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7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2E0BA3">
        <w:trPr>
          <w:cantSplit/>
          <w:trHeight w:val="567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O00-O99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  <w:lang w:val="uk-UA"/>
              </w:rPr>
              <w:t>к</w:t>
            </w:r>
            <w:r>
              <w:rPr>
                <w:b/>
                <w:sz w:val="18"/>
                <w:szCs w:val="18"/>
              </w:rPr>
              <w:t>р</w:t>
            </w:r>
            <w:r>
              <w:rPr>
                <w:b/>
                <w:sz w:val="18"/>
                <w:szCs w:val="18"/>
                <w:lang w:val="uk-UA"/>
              </w:rPr>
              <w:t>і</w:t>
            </w:r>
            <w:r>
              <w:rPr>
                <w:b/>
                <w:sz w:val="18"/>
                <w:szCs w:val="18"/>
              </w:rPr>
              <w:t>м О80)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</w:tr>
      <w:tr w:rsidR="00194448" w:rsidTr="002E0BA3">
        <w:trPr>
          <w:cantSplit/>
          <w:trHeight w:val="794"/>
        </w:trPr>
        <w:tc>
          <w:tcPr>
            <w:tcW w:w="29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Вроджені аномалії (вади розвитку), деформації і хромосомні порушення</w:t>
            </w: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Q00-Q99</w:t>
            </w:r>
          </w:p>
        </w:tc>
        <w:tc>
          <w:tcPr>
            <w:tcW w:w="9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924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489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35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767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428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7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3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Q20-Q26</w:t>
            </w:r>
          </w:p>
        </w:tc>
        <w:tc>
          <w:tcPr>
            <w:tcW w:w="9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132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177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є розвитку сечової системи -всього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168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вродженi вади розвитку нирки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166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153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18.5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18.6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28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18.7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62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(сечівника)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>та шийки сечов</w:t>
            </w:r>
            <w:r>
              <w:rPr>
                <w:sz w:val="18"/>
                <w:szCs w:val="18"/>
                <w:lang w:val="uk-UA"/>
              </w:rPr>
              <w:t>ого</w:t>
            </w:r>
            <w:r>
              <w:rPr>
                <w:sz w:val="18"/>
                <w:szCs w:val="18"/>
              </w:rPr>
              <w:t xml:space="preserve"> міхур</w:t>
            </w:r>
            <w:r>
              <w:rPr>
                <w:sz w:val="18"/>
                <w:szCs w:val="18"/>
                <w:lang w:val="uk-UA"/>
              </w:rPr>
              <w:t>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18.8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18.9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18.11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  <w:lang w:val="uk-UA"/>
              </w:rPr>
              <w:t xml:space="preserve">ші </w:t>
            </w:r>
            <w:r>
              <w:rPr>
                <w:sz w:val="18"/>
                <w:szCs w:val="18"/>
              </w:rPr>
              <w:t>вроджені вади розвитку сечового міхура та сечівника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18.12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045F97">
        <w:trPr>
          <w:cantSplit/>
          <w:trHeight w:val="454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інші уточнені вроджені вади розвитку сечової системи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6E63A2">
        <w:trPr>
          <w:cantSplit/>
          <w:trHeight w:val="510"/>
        </w:trPr>
        <w:tc>
          <w:tcPr>
            <w:tcW w:w="2916" w:type="dxa"/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18.14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rPr>
          <w:lang w:val="en-US"/>
        </w:rPr>
      </w:pPr>
    </w:p>
    <w:p w:rsidR="00194448" w:rsidRDefault="00194448">
      <w:pPr>
        <w:jc w:val="right"/>
        <w:rPr>
          <w:b/>
          <w:sz w:val="16"/>
          <w:szCs w:val="16"/>
          <w:lang w:val="uk-UA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713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 xml:space="preserve"> ф.071-3/о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8"/>
        <w:gridCol w:w="705"/>
        <w:gridCol w:w="1322"/>
        <w:gridCol w:w="958"/>
        <w:gridCol w:w="1114"/>
        <w:gridCol w:w="1114"/>
        <w:gridCol w:w="1114"/>
        <w:gridCol w:w="1114"/>
        <w:gridCol w:w="1149"/>
        <w:gridCol w:w="1114"/>
        <w:gridCol w:w="1114"/>
        <w:gridCol w:w="1114"/>
        <w:gridCol w:w="1100"/>
      </w:tblGrid>
      <w:tr w:rsidR="00194448" w:rsidTr="00A84622">
        <w:trPr>
          <w:cantSplit/>
          <w:trHeight w:val="370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Найменування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класів і окремих хвороб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194448" w:rsidRDefault="00194448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№  рядка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Шифр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за МКХ-10</w:t>
            </w:r>
          </w:p>
        </w:tc>
        <w:tc>
          <w:tcPr>
            <w:tcW w:w="6563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ЗАРЕЄСТРОВАНО ЗАХВОРЮВАНЬ</w:t>
            </w:r>
          </w:p>
        </w:tc>
        <w:tc>
          <w:tcPr>
            <w:tcW w:w="222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Перебувають під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</w:rPr>
              <w:t>“</w:t>
            </w:r>
            <w:r>
              <w:rPr>
                <w:b/>
                <w:sz w:val="16"/>
                <w:szCs w:val="16"/>
                <w:lang w:val="uk-UA"/>
              </w:rPr>
              <w:t>Д</w:t>
            </w:r>
            <w:r>
              <w:rPr>
                <w:b/>
                <w:sz w:val="16"/>
                <w:szCs w:val="16"/>
              </w:rPr>
              <w:t>”</w:t>
            </w:r>
            <w:r>
              <w:rPr>
                <w:b/>
                <w:sz w:val="16"/>
                <w:szCs w:val="16"/>
                <w:lang w:val="uk-UA"/>
              </w:rPr>
              <w:t xml:space="preserve"> наглядом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 на кінець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звітного року</w:t>
            </w:r>
          </w:p>
        </w:tc>
        <w:tc>
          <w:tcPr>
            <w:tcW w:w="22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виявлено під час профоглядів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із таблиці 7131</w:t>
            </w:r>
          </w:p>
        </w:tc>
      </w:tr>
      <w:tr w:rsidR="00194448" w:rsidTr="00A84622">
        <w:trPr>
          <w:cantSplit/>
          <w:trHeight w:val="370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vMerge w:val="restart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2228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вперше в житті</w:t>
            </w:r>
          </w:p>
        </w:tc>
        <w:tc>
          <w:tcPr>
            <w:tcW w:w="2263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число померлих з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основної причини смерті</w:t>
            </w:r>
          </w:p>
        </w:tc>
        <w:tc>
          <w:tcPr>
            <w:tcW w:w="2228" w:type="dxa"/>
            <w:gridSpan w:val="2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221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194448" w:rsidTr="00A84622">
        <w:trPr>
          <w:cantSplit/>
          <w:trHeight w:val="322"/>
        </w:trPr>
        <w:tc>
          <w:tcPr>
            <w:tcW w:w="291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22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58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vMerge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  <w:tc>
          <w:tcPr>
            <w:tcW w:w="1114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</w:p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юнаків</w:t>
            </w:r>
          </w:p>
        </w:tc>
      </w:tr>
      <w:tr w:rsidR="00194448" w:rsidTr="00A84622">
        <w:trPr>
          <w:cantSplit/>
          <w:trHeight w:val="285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</w:tr>
      <w:tr w:rsidR="00194448" w:rsidTr="00A84622">
        <w:trPr>
          <w:cantSplit/>
          <w:trHeight w:val="68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R00-R99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7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32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340"/>
        </w:trPr>
        <w:tc>
          <w:tcPr>
            <w:tcW w:w="2918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7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32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4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1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</w:tr>
      <w:tr w:rsidR="00194448" w:rsidTr="00A84622">
        <w:trPr>
          <w:cantSplit/>
          <w:trHeight w:val="454"/>
        </w:trPr>
        <w:tc>
          <w:tcPr>
            <w:tcW w:w="29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7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3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S00-</w:t>
            </w:r>
            <w:r>
              <w:rPr>
                <w:b/>
                <w:sz w:val="18"/>
                <w:szCs w:val="18"/>
              </w:rPr>
              <w:t>Т98</w:t>
            </w:r>
          </w:p>
        </w:tc>
        <w:tc>
          <w:tcPr>
            <w:tcW w:w="9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ind w:left="-143" w:right="-12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928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467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913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461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4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</w:t>
            </w:r>
          </w:p>
        </w:tc>
        <w:tc>
          <w:tcPr>
            <w:tcW w:w="11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</w:tr>
    </w:tbl>
    <w:p w:rsidR="00194448" w:rsidRDefault="00194448">
      <w:pPr>
        <w:rPr>
          <w:sz w:val="4"/>
          <w:szCs w:val="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 w:rsidR="00F71F07">
              <w:rPr>
                <w:sz w:val="20"/>
                <w:szCs w:val="20"/>
                <w:u w:val="single"/>
                <w:lang w:val="en-US"/>
              </w:rPr>
              <w:t>08.02.2023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en-US"/>
              </w:rPr>
              <w:t xml:space="preserve"> ___________     </w:t>
            </w:r>
            <w:r w:rsidR="00F71F07">
              <w:rPr>
                <w:b/>
                <w:sz w:val="20"/>
                <w:szCs w:val="20"/>
                <w:u w:val="single"/>
                <w:lang w:val="uk-UA"/>
              </w:rPr>
              <w:t>Юрій СОРОКОЛАТ</w:t>
            </w: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 w:rsidR="00F71F07">
              <w:rPr>
                <w:sz w:val="20"/>
                <w:szCs w:val="20"/>
                <w:u w:val="single"/>
                <w:lang w:val="uk-UA"/>
              </w:rPr>
              <w:t>Олена ПШЕНЯНИК 725-55-40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Номер телефону виконавця</w:t>
            </w:r>
            <w:r>
              <w:rPr>
                <w:sz w:val="20"/>
                <w:szCs w:val="20"/>
                <w:u w:val="single"/>
                <w:lang w:val="uk-UA"/>
              </w:rPr>
              <w:t>_______________________________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tbl>
      <w:tblPr>
        <w:tblW w:w="0" w:type="auto"/>
        <w:tblInd w:w="-191" w:type="dxa"/>
        <w:tblLayout w:type="fixed"/>
        <w:tblLook w:val="0000" w:firstRow="0" w:lastRow="0" w:firstColumn="0" w:lastColumn="0" w:noHBand="0" w:noVBand="0"/>
      </w:tblPr>
      <w:tblGrid>
        <w:gridCol w:w="236"/>
        <w:gridCol w:w="2840"/>
        <w:gridCol w:w="1804"/>
        <w:gridCol w:w="5264"/>
        <w:gridCol w:w="527"/>
        <w:gridCol w:w="428"/>
        <w:gridCol w:w="428"/>
        <w:gridCol w:w="119"/>
        <w:gridCol w:w="309"/>
        <w:gridCol w:w="6"/>
        <w:gridCol w:w="319"/>
        <w:gridCol w:w="103"/>
        <w:gridCol w:w="213"/>
        <w:gridCol w:w="216"/>
        <w:gridCol w:w="100"/>
        <w:gridCol w:w="32"/>
        <w:gridCol w:w="284"/>
        <w:gridCol w:w="13"/>
        <w:gridCol w:w="11"/>
        <w:gridCol w:w="292"/>
        <w:gridCol w:w="17"/>
        <w:gridCol w:w="109"/>
        <w:gridCol w:w="190"/>
        <w:gridCol w:w="9"/>
        <w:gridCol w:w="309"/>
        <w:gridCol w:w="308"/>
        <w:gridCol w:w="182"/>
        <w:gridCol w:w="127"/>
        <w:gridCol w:w="205"/>
        <w:gridCol w:w="104"/>
        <w:gridCol w:w="228"/>
        <w:gridCol w:w="332"/>
        <w:gridCol w:w="530"/>
      </w:tblGrid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>
            <w:pPr>
              <w:pStyle w:val="ad"/>
            </w:pPr>
          </w:p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Харківська</w:t>
            </w:r>
          </w:p>
        </w:tc>
        <w:tc>
          <w:tcPr>
            <w:tcW w:w="2800" w:type="dxa"/>
            <w:gridSpan w:val="1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2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80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F27FDF">
        <w:trPr>
          <w:cantSplit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uk-UA"/>
              </w:rPr>
            </w:pPr>
            <w:r>
              <w:rPr>
                <w:lang w:val="en-US"/>
              </w:rPr>
              <w:t>R0 Форма у цiлому</w:t>
            </w:r>
          </w:p>
        </w:tc>
        <w:tc>
          <w:tcPr>
            <w:tcW w:w="2800" w:type="dxa"/>
            <w:gridSpan w:val="1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14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 w:rsidTr="00F27FDF">
        <w:trPr>
          <w:cantSplit/>
          <w:trHeight w:val="79"/>
        </w:trPr>
        <w:tc>
          <w:tcPr>
            <w:tcW w:w="176" w:type="dxa"/>
            <w:shd w:val="clear" w:color="auto" w:fill="auto"/>
          </w:tcPr>
          <w:p w:rsidR="00194448" w:rsidRDefault="00194448"/>
        </w:tc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7068" w:type="dxa"/>
            <w:gridSpan w:val="2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 w:rsidTr="00045F97">
        <w:trPr>
          <w:cantSplit/>
          <w:trHeight w:val="230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5264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Область:  </w:t>
            </w:r>
            <w:r w:rsidR="00F71F07">
              <w:rPr>
                <w:b/>
                <w:sz w:val="20"/>
                <w:szCs w:val="20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Група: </w:t>
            </w:r>
            <w:r w:rsidR="00F71F07">
              <w:rPr>
                <w:b/>
                <w:sz w:val="20"/>
                <w:szCs w:val="20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Територія: </w:t>
            </w:r>
            <w:r w:rsidR="00F71F07">
              <w:rPr>
                <w:b/>
                <w:sz w:val="20"/>
                <w:szCs w:val="20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Підрозділ: </w:t>
            </w:r>
          </w:p>
        </w:tc>
        <w:tc>
          <w:tcPr>
            <w:tcW w:w="6050" w:type="dxa"/>
            <w:gridSpan w:val="29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МЕДИЧНА  ДОКУМЕНТАЦІЯ</w:t>
            </w: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502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1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1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о</w:t>
            </w:r>
          </w:p>
        </w:tc>
        <w:tc>
          <w:tcPr>
            <w:tcW w:w="2334" w:type="dxa"/>
            <w:gridSpan w:val="10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85"/>
        </w:trPr>
        <w:tc>
          <w:tcPr>
            <w:tcW w:w="4820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Найменування закладу</w:t>
            </w:r>
            <w:r>
              <w:rPr>
                <w:sz w:val="16"/>
                <w:szCs w:val="16"/>
                <w:lang w:val="uk-UA"/>
              </w:rPr>
              <w:t xml:space="preserve">   </w:t>
            </w:r>
            <w:r w:rsidR="00F71F07">
              <w:rPr>
                <w:b/>
                <w:sz w:val="22"/>
                <w:szCs w:val="22"/>
              </w:rPr>
              <w:t>Департамент охорони здоров’я Харківської міської ради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Адреса: </w:t>
            </w:r>
            <w:r w:rsidR="00F71F07">
              <w:rPr>
                <w:b/>
                <w:sz w:val="20"/>
                <w:szCs w:val="20"/>
                <w:lang w:val="uk-UA"/>
              </w:rPr>
              <w:t>м.Харків, вул.Сумська,64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 xml:space="preserve">У: </w:t>
            </w: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 w:rsidTr="00045F97">
        <w:trPr>
          <w:cantSplit/>
          <w:trHeight w:val="276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8"/>
                <w:szCs w:val="18"/>
              </w:rPr>
              <w:t xml:space="preserve">     Затверджена наказом МОЗ України</w:t>
            </w:r>
          </w:p>
        </w:tc>
      </w:tr>
      <w:tr w:rsidR="00194448" w:rsidTr="00045F97">
        <w:trPr>
          <w:cantSplit/>
          <w:trHeight w:val="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 w:rsidTr="00045F97">
        <w:trPr>
          <w:cantSplit/>
          <w:trHeight w:val="14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5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01</w:t>
            </w:r>
          </w:p>
        </w:tc>
        <w:tc>
          <w:tcPr>
            <w:tcW w:w="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4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4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42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998" w:type="dxa"/>
            <w:gridSpan w:val="5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53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 w:rsidTr="00045F97">
        <w:trPr>
          <w:cantSplit/>
          <w:trHeight w:val="90"/>
        </w:trPr>
        <w:tc>
          <w:tcPr>
            <w:tcW w:w="482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52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050" w:type="dxa"/>
            <w:gridSpan w:val="2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pStyle w:val="a6"/>
        <w:rPr>
          <w:sz w:val="6"/>
          <w:szCs w:val="6"/>
          <w:lang w:val="uk-UA"/>
        </w:rPr>
      </w:pPr>
    </w:p>
    <w:p w:rsidR="00194448" w:rsidRDefault="00194448">
      <w:pPr>
        <w:pStyle w:val="a6"/>
        <w:rPr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ЗВЕДЕНА ВІДОМІСТЬ ОБЛІКУ ЗАХВОРЮВАНЬ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8"/>
          <w:szCs w:val="18"/>
          <w:lang w:val="uk-UA"/>
        </w:rPr>
        <w:t>ТА ПРИЧИН СМЕРТІ В ДАНОМУ ЛІКУВАЛЬНОМУ ЗАКЛАДІ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(серед дорослого населення 18 років і старші)</w:t>
      </w:r>
    </w:p>
    <w:p w:rsidR="00194448" w:rsidRDefault="008A7468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>за 12 місяців</w:t>
      </w:r>
      <w:r w:rsidR="00194448">
        <w:rPr>
          <w:b/>
          <w:sz w:val="16"/>
          <w:szCs w:val="16"/>
          <w:lang w:val="uk-UA"/>
        </w:rPr>
        <w:t xml:space="preserve">  </w:t>
      </w:r>
      <w:r w:rsidR="00F71F07">
        <w:rPr>
          <w:b/>
          <w:sz w:val="16"/>
          <w:szCs w:val="16"/>
          <w:u w:val="single"/>
        </w:rPr>
        <w:t>2022</w:t>
      </w:r>
      <w:r w:rsidR="00194448">
        <w:rPr>
          <w:b/>
          <w:sz w:val="16"/>
          <w:szCs w:val="16"/>
        </w:rPr>
        <w:t xml:space="preserve"> </w:t>
      </w:r>
      <w:r w:rsidR="00194448">
        <w:rPr>
          <w:b/>
          <w:sz w:val="16"/>
          <w:szCs w:val="16"/>
          <w:lang w:val="uk-UA"/>
        </w:rPr>
        <w:t xml:space="preserve"> року</w:t>
      </w:r>
    </w:p>
    <w:p w:rsidR="00194448" w:rsidRDefault="00194448">
      <w:pPr>
        <w:pStyle w:val="a6"/>
        <w:jc w:val="left"/>
        <w:rPr>
          <w:sz w:val="16"/>
          <w:szCs w:val="16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711</w:t>
      </w:r>
      <w:r>
        <w:rPr>
          <w:sz w:val="16"/>
          <w:szCs w:val="16"/>
          <w:lang w:val="uk-UA"/>
        </w:rPr>
        <w:t xml:space="preserve">0 </w:t>
      </w:r>
    </w:p>
    <w:tbl>
      <w:tblPr>
        <w:tblW w:w="16033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2425"/>
        <w:gridCol w:w="567"/>
        <w:gridCol w:w="1134"/>
        <w:gridCol w:w="975"/>
        <w:gridCol w:w="937"/>
        <w:gridCol w:w="815"/>
        <w:gridCol w:w="813"/>
        <w:gridCol w:w="814"/>
        <w:gridCol w:w="757"/>
        <w:gridCol w:w="946"/>
        <w:gridCol w:w="970"/>
        <w:gridCol w:w="897"/>
        <w:gridCol w:w="867"/>
        <w:gridCol w:w="827"/>
        <w:gridCol w:w="761"/>
        <w:gridCol w:w="734"/>
        <w:gridCol w:w="794"/>
      </w:tblGrid>
      <w:tr w:rsidR="00194448" w:rsidRPr="00DE4F61" w:rsidTr="00DE4F61">
        <w:tc>
          <w:tcPr>
            <w:tcW w:w="242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Найменування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№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b w:val="0"/>
                <w:sz w:val="14"/>
                <w:szCs w:val="14"/>
                <w:lang w:val="uk-UA"/>
              </w:rPr>
              <w:t>ряд</w:t>
            </w:r>
            <w:r w:rsidRPr="00045F97">
              <w:rPr>
                <w:sz w:val="14"/>
                <w:szCs w:val="14"/>
                <w:lang w:val="uk-UA"/>
              </w:rPr>
              <w:t>ка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Шифр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за МКХ-10</w:t>
            </w:r>
          </w:p>
        </w:tc>
        <w:tc>
          <w:tcPr>
            <w:tcW w:w="11907" w:type="dxa"/>
            <w:gridSpan w:val="1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ЗАРЕЄСТРОВАНО ЗАХВОРЮВАНЬ</w:t>
            </w:r>
          </w:p>
        </w:tc>
      </w:tr>
      <w:tr w:rsidR="00194448" w:rsidRPr="00DE4F61" w:rsidTr="00DE4F61"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6057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дорослих 18 років і старші</w:t>
            </w:r>
          </w:p>
        </w:tc>
        <w:tc>
          <w:tcPr>
            <w:tcW w:w="5850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>в тому числі у дорослих 55 років і старші (ж), 60 років і старші (ч)</w:t>
            </w:r>
          </w:p>
        </w:tc>
      </w:tr>
      <w:tr w:rsidR="00194448" w:rsidRPr="00DE4F61" w:rsidTr="00DE4F61">
        <w:tc>
          <w:tcPr>
            <w:tcW w:w="2425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snapToGrid w:val="0"/>
              <w:rPr>
                <w:sz w:val="14"/>
                <w:szCs w:val="14"/>
                <w:lang w:val="uk-UA"/>
              </w:rPr>
            </w:pPr>
          </w:p>
        </w:tc>
        <w:tc>
          <w:tcPr>
            <w:tcW w:w="975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93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2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57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946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 диспансерним наглядом на 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кінець звітного року</w:t>
            </w:r>
          </w:p>
        </w:tc>
        <w:tc>
          <w:tcPr>
            <w:tcW w:w="970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всього</w:t>
            </w:r>
          </w:p>
        </w:tc>
        <w:tc>
          <w:tcPr>
            <w:tcW w:w="897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 w:rsidRPr="00045F97">
              <w:rPr>
                <w:b/>
                <w:sz w:val="14"/>
                <w:szCs w:val="14"/>
                <w:lang w:val="uk-UA"/>
              </w:rPr>
              <w:t>з них,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у чоловіків</w:t>
            </w:r>
          </w:p>
        </w:tc>
        <w:tc>
          <w:tcPr>
            <w:tcW w:w="169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вперше в житті</w:t>
            </w:r>
          </w:p>
        </w:tc>
        <w:tc>
          <w:tcPr>
            <w:tcW w:w="149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число померлих з основної причини смерті</w:t>
            </w:r>
          </w:p>
        </w:tc>
        <w:tc>
          <w:tcPr>
            <w:tcW w:w="79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>Перебувають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  <w:lang w:val="uk-UA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під диспансерним наглядом на</w:t>
            </w:r>
          </w:p>
          <w:p w:rsidR="00194448" w:rsidRPr="00045F97" w:rsidRDefault="00194448">
            <w:pPr>
              <w:pStyle w:val="a6"/>
              <w:rPr>
                <w:sz w:val="14"/>
                <w:szCs w:val="14"/>
              </w:rPr>
            </w:pPr>
            <w:r w:rsidRPr="00045F97">
              <w:rPr>
                <w:sz w:val="14"/>
                <w:szCs w:val="14"/>
                <w:lang w:val="uk-UA"/>
              </w:rPr>
              <w:t xml:space="preserve"> кінець звітного року</w:t>
            </w:r>
          </w:p>
        </w:tc>
      </w:tr>
      <w:tr w:rsidR="00194448" w:rsidTr="00DE4F61">
        <w:trPr>
          <w:trHeight w:val="611"/>
        </w:trPr>
        <w:tc>
          <w:tcPr>
            <w:tcW w:w="242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56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5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3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946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970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97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з них, </w:t>
            </w:r>
            <w:r>
              <w:rPr>
                <w:sz w:val="16"/>
                <w:szCs w:val="16"/>
                <w:lang w:val="uk-UA"/>
              </w:rPr>
              <w:t>у чоловіків</w:t>
            </w:r>
          </w:p>
        </w:tc>
        <w:tc>
          <w:tcPr>
            <w:tcW w:w="794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rPr>
                <w:sz w:val="12"/>
                <w:szCs w:val="12"/>
                <w:lang w:val="uk-UA"/>
              </w:rPr>
            </w:pPr>
          </w:p>
        </w:tc>
      </w:tr>
      <w:tr w:rsidR="00194448" w:rsidTr="00DE4F61"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Б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В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Всі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А00-Т98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1206288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434949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ind w:hanging="92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315381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ind w:hanging="29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116984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8912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3736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609008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ind w:left="57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685310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235354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123310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43287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8091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ind w:hanging="28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3176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370068</w:t>
            </w:r>
          </w:p>
        </w:tc>
      </w:tr>
      <w:tr w:rsidR="00194448" w:rsidTr="00045F97">
        <w:trPr>
          <w:cantSplit/>
          <w:trHeight w:val="39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в тому числі:</w:t>
            </w:r>
          </w:p>
          <w:p w:rsidR="00194448" w:rsidRPr="00B32E79" w:rsidRDefault="00194448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Деякі інфекційні та паразитарні хвороби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2.0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en-US"/>
              </w:rPr>
              <w:t>A00-B99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43315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18350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33871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13953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469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178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5515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12406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4716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10868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4137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422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148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1218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rPr>
                <w:color w:val="000000"/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>хронічний вірусний гепатит В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</w:t>
            </w:r>
            <w:r w:rsidRPr="00DE4F61"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B18.0-1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380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178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359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</w:t>
            </w:r>
          </w:p>
        </w:tc>
      </w:tr>
      <w:tr w:rsidR="00194448" w:rsidTr="00045F97">
        <w:trPr>
          <w:cantSplit/>
          <w:trHeight w:val="227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B32E79" w:rsidRDefault="00194448">
            <w:pPr>
              <w:shd w:val="clear" w:color="auto" w:fill="FFFFFF"/>
              <w:ind w:left="10"/>
              <w:rPr>
                <w:color w:val="000000"/>
                <w:sz w:val="16"/>
                <w:szCs w:val="16"/>
                <w:lang w:val="en-US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хронічний вірусний гепатит </w:t>
            </w:r>
            <w:r w:rsidRPr="00B32E79">
              <w:rPr>
                <w:color w:val="000000"/>
                <w:spacing w:val="-2"/>
                <w:sz w:val="16"/>
                <w:szCs w:val="16"/>
                <w:lang w:val="en-US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5"/>
                <w:sz w:val="16"/>
                <w:szCs w:val="16"/>
                <w:lang w:val="en-US"/>
              </w:rPr>
            </w:pPr>
            <w:r w:rsidRPr="00DE4F61">
              <w:rPr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pacing w:val="-5"/>
                <w:sz w:val="16"/>
                <w:szCs w:val="16"/>
                <w:lang w:val="en-US"/>
              </w:rPr>
              <w:t>B18.2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1625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449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174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442</w:t>
            </w:r>
          </w:p>
        </w:tc>
      </w:tr>
      <w:tr w:rsidR="00B32E79" w:rsidRPr="002A38C3" w:rsidTr="00045F97">
        <w:trPr>
          <w:cantSplit/>
          <w:trHeight w:val="340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B32E79" w:rsidRPr="00B32E79" w:rsidRDefault="00B32E79" w:rsidP="00550B5D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 w:rsidP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20902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8641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20902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8641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164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1123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7565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7565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</w:tr>
      <w:tr w:rsidR="00B32E79" w:rsidTr="00045F97">
        <w:trPr>
          <w:cantSplit/>
          <w:trHeight w:val="340"/>
        </w:trPr>
        <w:tc>
          <w:tcPr>
            <w:tcW w:w="242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B32E79" w:rsidRPr="00B32E79" w:rsidRDefault="00B32E79" w:rsidP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COVID-19 (без урахування пневмонії) вірус </w:t>
            </w:r>
            <w:r w:rsidRPr="00B32E79">
              <w:rPr>
                <w:color w:val="000000"/>
                <w:spacing w:val="-2"/>
                <w:sz w:val="16"/>
                <w:szCs w:val="16"/>
              </w:rPr>
              <w:t xml:space="preserve"> </w:t>
            </w:r>
            <w:r w:rsidRPr="00B32E79">
              <w:rPr>
                <w:color w:val="000000"/>
                <w:spacing w:val="-2"/>
                <w:sz w:val="16"/>
                <w:szCs w:val="16"/>
                <w:lang w:val="uk-UA"/>
              </w:rPr>
              <w:t xml:space="preserve">не ідентифікований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ind w:left="77"/>
              <w:jc w:val="center"/>
              <w:rPr>
                <w:color w:val="000000"/>
                <w:sz w:val="16"/>
                <w:szCs w:val="16"/>
                <w:lang w:val="uk-UA"/>
              </w:rPr>
            </w:pPr>
            <w:r w:rsidRPr="00DE4F61">
              <w:rPr>
                <w:color w:val="000000"/>
                <w:sz w:val="16"/>
                <w:szCs w:val="16"/>
                <w:lang w:val="uk-UA"/>
              </w:rPr>
              <w:t>2.4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shd w:val="clear" w:color="auto" w:fill="FFFFFF"/>
              <w:jc w:val="center"/>
              <w:rPr>
                <w:color w:val="000000"/>
                <w:spacing w:val="-5"/>
                <w:sz w:val="16"/>
                <w:szCs w:val="16"/>
              </w:rPr>
            </w:pPr>
            <w:r w:rsidRPr="00DE4F61">
              <w:rPr>
                <w:color w:val="000000"/>
                <w:spacing w:val="-2"/>
                <w:sz w:val="16"/>
                <w:szCs w:val="16"/>
                <w:lang w:val="uk-UA"/>
              </w:rPr>
              <w:t>U07.2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419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209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504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B32E79" w:rsidTr="00045F97">
        <w:trPr>
          <w:cantSplit/>
          <w:trHeight w:val="227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b/>
                <w:sz w:val="16"/>
                <w:szCs w:val="16"/>
                <w:lang w:val="uk-UA"/>
              </w:rPr>
            </w:pPr>
            <w:r w:rsidRPr="00B32E79">
              <w:rPr>
                <w:b/>
                <w:sz w:val="16"/>
                <w:szCs w:val="16"/>
                <w:lang w:val="uk-UA"/>
              </w:rPr>
              <w:t>Новоутворення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3.0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b/>
                <w:sz w:val="16"/>
                <w:szCs w:val="16"/>
                <w:lang w:val="uk-UA"/>
              </w:rPr>
              <w:t>С00-</w:t>
            </w:r>
            <w:r w:rsidRPr="00DE4F61">
              <w:rPr>
                <w:b/>
                <w:sz w:val="16"/>
                <w:szCs w:val="16"/>
                <w:lang w:val="en-US"/>
              </w:rPr>
              <w:t>D48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45825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16047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9081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3352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1231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632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33641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27623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9487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3983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1702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1046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516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22379</w:t>
            </w:r>
          </w:p>
        </w:tc>
      </w:tr>
      <w:tr w:rsidR="00B32E79" w:rsidTr="00045F97">
        <w:trPr>
          <w:cantSplit/>
          <w:trHeight w:val="284"/>
        </w:trPr>
        <w:tc>
          <w:tcPr>
            <w:tcW w:w="24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з них: са</w:t>
            </w:r>
            <w:r w:rsidRPr="00B32E79">
              <w:rPr>
                <w:sz w:val="16"/>
                <w:szCs w:val="16"/>
                <w:lang w:val="en-US"/>
              </w:rPr>
              <w:t>rcinoma in siti</w:t>
            </w:r>
            <w:r w:rsidRPr="00B32E79">
              <w:rPr>
                <w:sz w:val="16"/>
                <w:szCs w:val="16"/>
              </w:rPr>
              <w:t xml:space="preserve"> шийки матки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uk-UA"/>
              </w:rPr>
              <w:t>3.1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</w:t>
            </w:r>
            <w:r w:rsidRPr="00DE4F61">
              <w:rPr>
                <w:sz w:val="16"/>
                <w:szCs w:val="16"/>
              </w:rPr>
              <w:t>06</w:t>
            </w:r>
          </w:p>
        </w:tc>
        <w:tc>
          <w:tcPr>
            <w:tcW w:w="97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93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1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97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89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B32E79" w:rsidTr="00045F97">
        <w:trPr>
          <w:cantSplit/>
          <w:trHeight w:val="284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доброякісні новоутворення: шкіри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4"/>
                <w:szCs w:val="14"/>
                <w:lang w:val="en-US"/>
              </w:rPr>
            </w:pPr>
            <w:r w:rsidRPr="00DE4F61">
              <w:rPr>
                <w:sz w:val="14"/>
                <w:szCs w:val="14"/>
                <w:lang w:val="en-US"/>
              </w:rPr>
              <w:t>D22,D23,D28.0,</w:t>
            </w:r>
          </w:p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4"/>
                <w:szCs w:val="14"/>
                <w:lang w:val="en-US"/>
              </w:rPr>
              <w:t>D29.0,2,4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6711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3015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4077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1733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1444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2531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1176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1377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716</w:t>
            </w:r>
          </w:p>
        </w:tc>
      </w:tr>
      <w:tr w:rsidR="00B32E79" w:rsidTr="00045F97">
        <w:trPr>
          <w:cantSplit/>
          <w:trHeight w:val="227"/>
        </w:trPr>
        <w:tc>
          <w:tcPr>
            <w:tcW w:w="242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B32E79" w:rsidRDefault="00B32E79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молочної залози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en-US"/>
              </w:rPr>
            </w:pPr>
            <w:r w:rsidRPr="00DE4F61">
              <w:rPr>
                <w:sz w:val="16"/>
                <w:szCs w:val="16"/>
                <w:lang w:val="en-US"/>
              </w:rPr>
              <w:t>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center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en-US"/>
              </w:rPr>
              <w:t>D24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707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100</w:t>
            </w:r>
          </w:p>
        </w:tc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jc w:val="right"/>
              <w:rPr>
                <w:sz w:val="16"/>
                <w:szCs w:val="16"/>
                <w:lang w:val="uk-UA"/>
              </w:rPr>
            </w:pPr>
            <w:r w:rsidRPr="00DE4F61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633</w:t>
            </w:r>
          </w:p>
        </w:tc>
        <w:tc>
          <w:tcPr>
            <w:tcW w:w="9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183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B32E79" w:rsidRPr="00DE4F61" w:rsidRDefault="00B32E79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DE4F61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32E79" w:rsidRPr="00DE4F61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Стор.2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23"/>
        <w:gridCol w:w="650"/>
        <w:gridCol w:w="1607"/>
        <w:gridCol w:w="889"/>
        <w:gridCol w:w="761"/>
        <w:gridCol w:w="761"/>
        <w:gridCol w:w="761"/>
        <w:gridCol w:w="761"/>
        <w:gridCol w:w="761"/>
        <w:gridCol w:w="761"/>
        <w:gridCol w:w="761"/>
        <w:gridCol w:w="761"/>
        <w:gridCol w:w="762"/>
        <w:gridCol w:w="762"/>
        <w:gridCol w:w="762"/>
        <w:gridCol w:w="762"/>
        <w:gridCol w:w="792"/>
      </w:tblGrid>
      <w:tr w:rsidR="00194448" w:rsidTr="009F6D98"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9F6D9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uk-UA"/>
              </w:rPr>
              <w:t>яєчника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en-US"/>
              </w:rPr>
            </w:pPr>
            <w:r w:rsidRPr="00B32E79">
              <w:rPr>
                <w:sz w:val="16"/>
                <w:szCs w:val="16"/>
                <w:lang w:val="en-US"/>
              </w:rPr>
              <w:t>3.4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center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en-US"/>
              </w:rPr>
              <w:t>D27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jc w:val="right"/>
              <w:rPr>
                <w:sz w:val="16"/>
                <w:szCs w:val="16"/>
                <w:lang w:val="uk-UA"/>
              </w:rPr>
            </w:pPr>
            <w:r w:rsidRPr="00B32E79"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9F6D98" w:rsidRPr="00B32E79" w:rsidRDefault="009F6D98" w:rsidP="009F6D9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 w:rsidRPr="00B32E79"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F6D98" w:rsidRPr="00B32E79" w:rsidRDefault="00F71F07" w:rsidP="009F6D98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сечових органів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3.5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D30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 w:rsidTr="009F6D98">
        <w:trPr>
          <w:trHeight w:val="851"/>
        </w:trPr>
        <w:tc>
          <w:tcPr>
            <w:tcW w:w="272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Ін. </w:t>
            </w:r>
            <w:r>
              <w:rPr>
                <w:sz w:val="18"/>
                <w:szCs w:val="18"/>
                <w:lang w:val="en-US"/>
              </w:rPr>
              <w:t>in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situ</w:t>
            </w:r>
            <w:r>
              <w:rPr>
                <w:sz w:val="18"/>
                <w:szCs w:val="18"/>
                <w:lang w:val="uk-UA"/>
              </w:rPr>
              <w:t xml:space="preserve"> та доброякісні новоутворення, новоутворення невизначеного або невідомого характеру</w:t>
            </w:r>
          </w:p>
        </w:tc>
        <w:tc>
          <w:tcPr>
            <w:tcW w:w="65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3.6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00-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07-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21, </w:t>
            </w:r>
            <w:r>
              <w:rPr>
                <w:sz w:val="18"/>
                <w:szCs w:val="18"/>
                <w:lang w:val="uk-UA"/>
              </w:rPr>
              <w:t xml:space="preserve">(крім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12.9),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25,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26,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31-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 xml:space="preserve">32, 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34-</w:t>
            </w:r>
            <w:r>
              <w:rPr>
                <w:sz w:val="18"/>
                <w:szCs w:val="18"/>
                <w:lang w:val="en-US"/>
              </w:rPr>
              <w:t>D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7643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995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2079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274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5253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2231</w:t>
            </w: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345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1598</w:t>
            </w:r>
          </w:p>
        </w:tc>
      </w:tr>
      <w:tr w:rsidR="00194448">
        <w:trPr>
          <w:trHeight w:val="851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 xml:space="preserve"> з залученням імунного механізму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D50-D89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6061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4754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3618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856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275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79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2869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з них: анемії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D50-D64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5982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1474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738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4685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3598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846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274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2852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в тому числі, залізодефіцитні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D50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5813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1443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695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4585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834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2837</w:t>
            </w:r>
          </w:p>
        </w:tc>
      </w:tr>
      <w:tr w:rsidR="00194448">
        <w:trPr>
          <w:trHeight w:val="312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апластичні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D60, D61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68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згортання крові, інші хвороби крові і кровотворних органів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D65-D76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 гемофилія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D66-D68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 xml:space="preserve">     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в т.ч. </w:t>
            </w:r>
            <w:r>
              <w:rPr>
                <w:sz w:val="18"/>
                <w:szCs w:val="18"/>
              </w:rPr>
              <w:t>гемофилія</w:t>
            </w:r>
            <w:r>
              <w:rPr>
                <w:sz w:val="18"/>
                <w:szCs w:val="18"/>
                <w:lang w:val="uk-UA"/>
              </w:rPr>
              <w:t xml:space="preserve">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en-US"/>
              </w:rPr>
              <w:t>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D6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7, 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.0,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68.1,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</w:t>
            </w:r>
            <w:r>
              <w:rPr>
                <w:sz w:val="18"/>
                <w:szCs w:val="18"/>
                <w:lang w:val="uk-UA"/>
              </w:rPr>
              <w:t>в т.ч. інші порушення згортання крові (із р.4.5)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77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4.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.2,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68.3,</w:t>
            </w:r>
          </w:p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D</w:t>
            </w:r>
            <w:r>
              <w:rPr>
                <w:color w:val="000000"/>
                <w:spacing w:val="-2"/>
                <w:sz w:val="18"/>
                <w:szCs w:val="18"/>
              </w:rPr>
              <w:t>68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.8,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 xml:space="preserve"> D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68.9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деякі порушення з залученням імунного механізму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імунодефіцити (всі форми)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D80-D84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саркоїдоз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</w:tr>
      <w:tr w:rsidR="00194448" w:rsidTr="009F6D98">
        <w:trPr>
          <w:trHeight w:val="56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із залученням імунного механізму, не класифіковані в інших рубриках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4.11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D89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 w:rsidTr="009F6D98">
        <w:trPr>
          <w:trHeight w:val="62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62471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17603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5140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1476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56396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36725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10147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2323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648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33531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дифузний зоб І степеня</w:t>
            </w:r>
          </w:p>
        </w:tc>
        <w:tc>
          <w:tcPr>
            <w:tcW w:w="6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16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uk-UA"/>
              </w:rPr>
              <w:t xml:space="preserve"> (І)</w:t>
            </w:r>
          </w:p>
        </w:tc>
        <w:tc>
          <w:tcPr>
            <w:tcW w:w="8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4850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1235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529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97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3868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2714</w:t>
            </w:r>
          </w:p>
        </w:tc>
        <w:tc>
          <w:tcPr>
            <w:tcW w:w="7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162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2397</w:t>
            </w:r>
          </w:p>
        </w:tc>
      </w:tr>
      <w:tr w:rsidR="00194448">
        <w:trPr>
          <w:trHeight w:val="340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дифузний зоб ІІ-ІІІ ступенів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Е01.0, Е04.0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1658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890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824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набутий гіпотиреоз та інші форми гіпотиреозу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Е01.8, Е03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1770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1579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898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811</w:t>
            </w:r>
          </w:p>
        </w:tc>
      </w:tr>
      <w:tr w:rsidR="00194448" w:rsidTr="009F6D98">
        <w:trPr>
          <w:trHeight w:val="397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вузловий зоб (ендемічний і нетоксичний)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Е01.1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2, Е04.1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3250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555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2940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2021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1855</w:t>
            </w:r>
          </w:p>
        </w:tc>
      </w:tr>
      <w:tr w:rsidR="00194448" w:rsidTr="009F6D98">
        <w:trPr>
          <w:trHeight w:val="284"/>
        </w:trPr>
        <w:tc>
          <w:tcPr>
            <w:tcW w:w="27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тиреотоксикоз (гіпертиреоз)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628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76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552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236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3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3"/>
        <w:gridCol w:w="782"/>
        <w:gridCol w:w="1615"/>
        <w:gridCol w:w="753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84"/>
      </w:tblGrid>
      <w:tr w:rsidR="00194448"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тиреоїдити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161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3474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677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363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3206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1748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312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126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1601</w:t>
            </w:r>
          </w:p>
        </w:tc>
      </w:tr>
      <w:tr w:rsidR="00194448">
        <w:trPr>
          <w:trHeight w:val="51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щитовидної залози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Е07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цукровий діабет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35199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11733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1842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33796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21755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1009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385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20721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10.Х, Е12.Х частина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Е10.Х,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Е12.Х частина 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719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типу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12.Х.1 част.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(із рядка5.8)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11.Х.1,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12.Х.1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32475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10414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1611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31160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21002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6913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945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20002</w:t>
            </w:r>
          </w:p>
        </w:tc>
      </w:tr>
      <w:tr w:rsidR="00194448">
        <w:trPr>
          <w:trHeight w:val="851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з них інсулінонезалежний 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абет </w:t>
            </w:r>
            <w:r>
              <w:rPr>
                <w:sz w:val="18"/>
                <w:szCs w:val="18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 із отриманням інсуліну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  <w:r>
              <w:rPr>
                <w:sz w:val="18"/>
                <w:szCs w:val="18"/>
                <w:lang w:val="uk-UA"/>
              </w:rPr>
              <w:t xml:space="preserve"> (із рядка5.10)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11.Х.2,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 xml:space="preserve">12.Х.2 частина </w:t>
            </w:r>
            <w:r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3743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1413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3454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2580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898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2341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кількість хворих на цукровий дiабет з ускладненнями</w:t>
            </w:r>
            <w:r>
              <w:rPr>
                <w:sz w:val="18"/>
                <w:szCs w:val="18"/>
                <w:lang w:val="uk-UA"/>
              </w:rPr>
              <w:t xml:space="preserve"> (із р.5.8)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Е10.0-8 - Е14.0-8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17027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6399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940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16446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10920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3669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570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10480</w:t>
            </w:r>
          </w:p>
        </w:tc>
      </w:tr>
      <w:tr w:rsidR="00194448">
        <w:trPr>
          <w:trHeight w:val="34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діабет з ураженням нирок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5.13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Е10.2-Е14.2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1657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767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катаракта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5.14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діабетична ретинопатія (частково з підкласу </w:t>
            </w:r>
            <w:r>
              <w:rPr>
                <w:sz w:val="18"/>
                <w:szCs w:val="18"/>
              </w:rPr>
              <w:t>цукровий дiабет з ураженням очей</w:t>
            </w:r>
            <w:r>
              <w:rPr>
                <w:sz w:val="18"/>
                <w:szCs w:val="18"/>
                <w:lang w:val="uk-UA"/>
              </w:rPr>
              <w:t>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5.15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6994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2853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134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4644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1687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90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діабетична гангрена (частково з підкласу цукровий д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абет з порушенням периферичного кровообігу)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5.16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Е10.5-Е14.5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інсулінозалежний цукровий діабет 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типу  </w:t>
            </w: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 (із р.5.9)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5.18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  <w:lang w:val="uk-UA"/>
              </w:rPr>
              <w:t>10.Х</w:t>
            </w:r>
            <w:r>
              <w:rPr>
                <w:sz w:val="18"/>
                <w:szCs w:val="18"/>
              </w:rPr>
              <w:t xml:space="preserve"> ( 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</w:rPr>
              <w:t xml:space="preserve"> типу)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2724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1319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2636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719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комою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5.19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E10.0-Е14.0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кетоацидозом (гостра хвороба)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5.20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E10.1-Е14.1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ураженням очей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5.21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E10.3-Е14.3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7855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3164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5212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1875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257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99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1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неврологічними ускладненнями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5.22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E10.4-Е14.4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10994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4267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587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231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7471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2466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345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804"/>
        <w:gridCol w:w="660"/>
        <w:gridCol w:w="1528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806"/>
      </w:tblGrid>
      <w:tr w:rsidR="00194448"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порушенням переферичного кровообігу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5.23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E10.5-Е14.5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10178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3920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6932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2215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іншими уточненими ускладненями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E10.6-Е14.6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множинними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5.25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E10.7-Е14.7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цукровий діабет з неуточненими ускладненнями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E10.8-Е14.8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цукровий діабет без ускладнень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5.27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E10.9-Е14.9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18172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5334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17350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10241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діабет нецукровий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5.28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E23.2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ожиріння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Е66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5795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4665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3606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порушення обміну міді (хвороба Вільсона-Коновалова)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uk-UA"/>
              </w:rPr>
              <w:t>Е83.</w:t>
            </w:r>
            <w:r>
              <w:rPr>
                <w:color w:val="000000"/>
                <w:spacing w:val="2"/>
                <w:sz w:val="18"/>
                <w:szCs w:val="18"/>
                <w:lang w:val="en-US"/>
              </w:rPr>
              <w:t>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післяопераційний гіпотиреоз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5.35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Е89.0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2374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1103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пiсляпроцедурна гiпоінсулінемія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  <w:lang w:val="uk-UA"/>
              </w:rPr>
              <w:t>89.1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0"/>
              <w:rPr>
                <w:sz w:val="18"/>
                <w:szCs w:val="18"/>
              </w:rPr>
            </w:pPr>
            <w:r>
              <w:rPr>
                <w:color w:val="000000"/>
                <w:spacing w:val="3"/>
                <w:sz w:val="18"/>
                <w:szCs w:val="18"/>
                <w:lang w:val="uk-UA"/>
              </w:rPr>
              <w:t>пiсляоперацiйний гiпопаратиреоз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pacing w:val="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5.37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2"/>
                <w:sz w:val="18"/>
                <w:szCs w:val="18"/>
                <w:lang w:val="en-US"/>
              </w:rPr>
              <w:t>E</w:t>
            </w:r>
            <w:r>
              <w:rPr>
                <w:color w:val="000000"/>
                <w:spacing w:val="2"/>
                <w:sz w:val="18"/>
                <w:szCs w:val="18"/>
              </w:rPr>
              <w:t>89.2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Розлади психіки та поведінки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F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38528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20125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722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37189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14490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6632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198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13949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Хвороби нервової системи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00-</w:t>
            </w:r>
            <w:r>
              <w:rPr>
                <w:b/>
                <w:sz w:val="16"/>
                <w:szCs w:val="16"/>
                <w:lang w:val="en-US"/>
              </w:rPr>
              <w:t>G</w:t>
            </w:r>
            <w:r>
              <w:rPr>
                <w:b/>
                <w:sz w:val="16"/>
                <w:szCs w:val="16"/>
                <w:lang w:val="uk-UA"/>
              </w:rPr>
              <w:t>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39360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14599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13807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4655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15056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16349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4956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5491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5723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запальні хвороби ЦНС</w:t>
            </w:r>
          </w:p>
        </w:tc>
        <w:tc>
          <w:tcPr>
            <w:tcW w:w="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</w:t>
            </w:r>
          </w:p>
        </w:tc>
        <w:tc>
          <w:tcPr>
            <w:tcW w:w="15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00,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03,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04,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06,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08,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09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1261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84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990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449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369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Паркінсона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7.2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613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Альцгеймера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7.3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розсіяний склероз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241</w:t>
            </w:r>
          </w:p>
        </w:tc>
      </w:tr>
      <w:tr w:rsidR="00194448">
        <w:trPr>
          <w:trHeight w:val="34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епілепсія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7.5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</w:tr>
      <w:tr w:rsidR="00194448">
        <w:trPr>
          <w:trHeight w:val="510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мігрень та інші синдроми головного болю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7.6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43-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</w:t>
            </w:r>
          </w:p>
        </w:tc>
      </w:tr>
      <w:tr w:rsidR="00194448">
        <w:trPr>
          <w:trHeight w:val="62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транзиторні церебральні ішемічні напади та споріднені синдроми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7.7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401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 w:rsidRPr="001528F7">
        <w:trPr>
          <w:trHeight w:val="79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периферичної нервової системи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7.8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54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58,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60-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62,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 64,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70-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72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14426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5354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6229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2093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4435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7045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2149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2477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2180</w:t>
            </w:r>
          </w:p>
        </w:tc>
      </w:tr>
      <w:tr w:rsidR="00194448">
        <w:trPr>
          <w:trHeight w:val="454"/>
        </w:trPr>
        <w:tc>
          <w:tcPr>
            <w:tcW w:w="280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ураження нервів, нервових корінців та сплетінь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7.9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 xml:space="preserve">52, 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54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56-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11390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5519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1912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3186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5276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1940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647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1543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20"/>
          <w:szCs w:val="20"/>
          <w:lang w:val="uk-UA"/>
        </w:rPr>
        <w:t>Стор.</w:t>
      </w:r>
      <w:r>
        <w:rPr>
          <w:b/>
          <w:sz w:val="20"/>
          <w:szCs w:val="20"/>
          <w:lang w:val="en-US"/>
        </w:rPr>
        <w:t>5</w:t>
      </w:r>
      <w:r>
        <w:rPr>
          <w:b/>
          <w:sz w:val="20"/>
          <w:szCs w:val="20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17"/>
        <w:gridCol w:w="808"/>
        <w:gridCol w:w="1483"/>
        <w:gridCol w:w="842"/>
        <w:gridCol w:w="756"/>
        <w:gridCol w:w="756"/>
        <w:gridCol w:w="756"/>
        <w:gridCol w:w="756"/>
        <w:gridCol w:w="756"/>
        <w:gridCol w:w="756"/>
        <w:gridCol w:w="842"/>
        <w:gridCol w:w="756"/>
        <w:gridCol w:w="756"/>
        <w:gridCol w:w="756"/>
        <w:gridCol w:w="756"/>
        <w:gridCol w:w="756"/>
        <w:gridCol w:w="786"/>
      </w:tblGrid>
      <w:tr w:rsidR="00194448"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церебральний параліч та інші  паралітичні синдроми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80-</w:t>
            </w:r>
            <w:r>
              <w:rPr>
                <w:sz w:val="16"/>
                <w:szCs w:val="16"/>
                <w:lang w:val="en-US"/>
              </w:rPr>
              <w:t>G</w:t>
            </w: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вегетосудинна дистонія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7.12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G90.9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7434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1896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654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3515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290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143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мотонейрона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G12.2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мігрень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G43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міастенія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G70</w:t>
            </w:r>
            <w:r>
              <w:rPr>
                <w:sz w:val="18"/>
                <w:szCs w:val="18"/>
                <w:lang w:val="uk-UA"/>
              </w:rPr>
              <w:t>.0-9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41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м'язова дистрофія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G71.0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нейрогенний сечовий міхур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7.18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G95.8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ока та його придаткового апарату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62860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23366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22227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8534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14120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37332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12312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11596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3654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10685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запалення повік (и)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Н00-Н01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2047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752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1870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81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962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284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877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кон’юнктивіт та інші захворювання кон’юнктиви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Н10-Н11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5474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1942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4692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2617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747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678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склери, кератит та інші хвороби рогівки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right="-32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Н15-Н18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1299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1083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576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катаракта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Н25-Н26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12248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3698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9578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3232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2209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686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3278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кришталика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Н27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667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406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1287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470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330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відшарування та розриви сітківки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8.6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Н33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79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глаукома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8.7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4958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4604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1852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4024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атрофія зорового нерва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Н47.2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473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190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311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158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рефракції та акомодації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24017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8956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5943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2272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3023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11524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3594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695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1527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міопія (короткозорість)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8.11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Н52.1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1899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772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1671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2781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771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657</w:t>
            </w:r>
          </w:p>
        </w:tc>
      </w:tr>
      <w:tr w:rsidR="00194448">
        <w:trPr>
          <w:trHeight w:val="567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17318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7303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12141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5126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3027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7819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3097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4975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1955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1679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хвороби середнього вуха та сосковидного відростку</w:t>
            </w:r>
          </w:p>
        </w:tc>
        <w:tc>
          <w:tcPr>
            <w:tcW w:w="8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9.1</w:t>
            </w:r>
          </w:p>
        </w:tc>
        <w:tc>
          <w:tcPr>
            <w:tcW w:w="148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Н65-Н66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Н68-Н74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6397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2552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4373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1750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1348</w:t>
            </w:r>
          </w:p>
        </w:tc>
        <w:tc>
          <w:tcPr>
            <w:tcW w:w="84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1940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706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1257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464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565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9.2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Н65.0-1, Н66.0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2652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1098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805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отит середнього вуха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Н65.2-4,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Н66.1-3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720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397</w:t>
            </w:r>
          </w:p>
        </w:tc>
      </w:tr>
      <w:tr w:rsidR="00194448">
        <w:trPr>
          <w:trHeight w:val="340"/>
        </w:trPr>
        <w:tc>
          <w:tcPr>
            <w:tcW w:w="271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втрата слуху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9.4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2781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1223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1294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826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583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910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 xml:space="preserve"> 6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284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ind w:right="-31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427509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155037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35525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12669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6296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2446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221597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308226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108598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20362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7830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5951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2210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155856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гостра ревматична гарячка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I00-I02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без враження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ревматичні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1126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1039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242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8"/>
                <w:szCs w:val="18"/>
                <w:lang w:val="uk-UA"/>
              </w:rPr>
            </w:pPr>
            <w:r>
              <w:rPr>
                <w:b w:val="0"/>
                <w:sz w:val="18"/>
                <w:szCs w:val="18"/>
                <w:lang w:val="uk-UA"/>
              </w:rPr>
              <w:t>755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з них ревматичні ураження клапанів серця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pacing w:val="-3"/>
                <w:sz w:val="18"/>
                <w:szCs w:val="18"/>
                <w:lang w:val="uk-UA"/>
              </w:rPr>
              <w:t>10.4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I05-I0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682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гіпертонічна хвороба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І10-І13, І20.Х.7-І25.Х.7, 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192888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69431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13529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169192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132732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46119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118086</w:t>
            </w:r>
          </w:p>
        </w:tc>
      </w:tr>
      <w:tr w:rsidR="00194448">
        <w:trPr>
          <w:trHeight w:val="851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гіпертонічна хвороба (без згадування про ішемічну хворобу серця та судинні ураження мозку)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І10-</w:t>
            </w:r>
            <w:r>
              <w:rPr>
                <w:sz w:val="18"/>
                <w:szCs w:val="18"/>
                <w:lang w:val="en-US"/>
              </w:rPr>
              <w:t>I</w:t>
            </w:r>
            <w:r>
              <w:rPr>
                <w:sz w:val="18"/>
                <w:szCs w:val="18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33410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28900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5751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вторинна гіпертензія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ішемічна хвороба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І20-І25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157803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59111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3650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134056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122760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45103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108544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І20.Х.7-І25.Х.7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128569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48106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6404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2461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118085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104528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37790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4069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2343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96853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із загального числа ішемічної хвороби (р.10.8) – хворі на стенокардію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46844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42953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36727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1993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33513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та повторний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І21-І22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470</w:t>
            </w:r>
          </w:p>
        </w:tc>
      </w:tr>
      <w:tr w:rsidR="00194448">
        <w:trPr>
          <w:trHeight w:val="624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тому числі великовогнищевий (трансмуральний)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І21.0-3, І22.0.1,8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299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форми гострої ішемічної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I27-I31, I33-I38, I40, I42, I50-I51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793</w:t>
            </w:r>
          </w:p>
        </w:tc>
      </w:tr>
      <w:tr w:rsidR="00194448">
        <w:trPr>
          <w:trHeight w:val="567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неревматичні ураження клапанів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І34-І38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кардіоміопатія (із р.10.14)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10.16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I42.0-2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провідності серця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І44-І45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паросизмальна тахікардія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Фібріляція та тріпотіння передсердь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10.19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394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  <w:lang w:val="en-US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  <w:lang w:val="uk-UA"/>
        </w:rPr>
        <w:t xml:space="preserve">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56"/>
        <w:gridCol w:w="809"/>
        <w:gridCol w:w="1506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94"/>
      </w:tblGrid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цереброваскулярні хвороби</w:t>
            </w:r>
          </w:p>
        </w:tc>
        <w:tc>
          <w:tcPr>
            <w:tcW w:w="80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10.20</w:t>
            </w:r>
          </w:p>
        </w:tc>
        <w:tc>
          <w:tcPr>
            <w:tcW w:w="150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57436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18974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7760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2577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38359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41788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13420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4425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1720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1974</w:t>
            </w:r>
          </w:p>
        </w:tc>
        <w:tc>
          <w:tcPr>
            <w:tcW w:w="764" w:type="dxa"/>
            <w:tcBorders>
              <w:top w:val="single" w:sz="12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752</w:t>
            </w:r>
          </w:p>
        </w:tc>
        <w:tc>
          <w:tcPr>
            <w:tcW w:w="7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29302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з гіпертонічною хворобою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І60.Х.7-І69.Х.7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30909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3340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24312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22428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6809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18104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інсульти (всі форми)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І60-І64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568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з гіпертонією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І60.Х.7-І64.Х.7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272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атеросклероз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2757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1664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1179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периферичних судин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артерій, артеріол, капілярів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10.26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І71-І72, І77-І78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флебіт, тромбофлебіт, венозна емболія, тромбоз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I80-I82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515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варикозне розширення вен нижніх кінцівок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3447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917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геморой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10.29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I84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1130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407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598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409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Мітральний стеноз   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uk-UA"/>
              </w:rPr>
              <w:t xml:space="preserve">недостатність </w:t>
            </w:r>
            <w:r>
              <w:rPr>
                <w:sz w:val="18"/>
                <w:szCs w:val="18"/>
              </w:rPr>
              <w:t>мітрального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</w:rPr>
              <w:t>5.</w:t>
            </w: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ревматичні хвороби аортального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33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10.34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</w:rPr>
              <w:t>ревматичн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 аортальн</w:t>
            </w:r>
            <w:r>
              <w:rPr>
                <w:sz w:val="18"/>
                <w:szCs w:val="18"/>
                <w:lang w:val="uk-UA"/>
              </w:rPr>
              <w:t>ий стеноз з недостатністю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10.35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06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комбіноване ураження мітрального та аортальног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36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</w:t>
            </w:r>
          </w:p>
        </w:tc>
      </w:tr>
      <w:tr w:rsidR="00194448">
        <w:trPr>
          <w:trHeight w:val="68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комбіноване ураження мітрального та </w:t>
            </w:r>
            <w:r>
              <w:rPr>
                <w:sz w:val="18"/>
                <w:szCs w:val="18"/>
                <w:lang w:val="uk-UA"/>
              </w:rPr>
              <w:t>тристулкового</w:t>
            </w:r>
            <w:r>
              <w:rPr>
                <w:sz w:val="18"/>
                <w:szCs w:val="18"/>
              </w:rPr>
              <w:t xml:space="preserve"> клапану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І08.</w:t>
            </w:r>
            <w:r>
              <w:rPr>
                <w:sz w:val="18"/>
                <w:szCs w:val="18"/>
                <w:lang w:val="uk-UA"/>
              </w:rPr>
              <w:t>1-3.8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крупновогнищевий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0-3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129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171</w:t>
            </w:r>
          </w:p>
        </w:tc>
      </w:tr>
      <w:tr w:rsidR="00194448">
        <w:trPr>
          <w:trHeight w:val="510"/>
        </w:trPr>
        <w:tc>
          <w:tcPr>
            <w:tcW w:w="275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дрібновогнищевий гострий інфаркт міокарда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I2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10.40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0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340"/>
        </w:trPr>
        <w:tc>
          <w:tcPr>
            <w:tcW w:w="27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ексудативний перикардит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41</w:t>
            </w:r>
          </w:p>
        </w:tc>
        <w:tc>
          <w:tcPr>
            <w:tcW w:w="150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І30.8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9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Стор.8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гемоперикард НКІР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10.42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перикардіальний випіт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10.43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мітрального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І34.0.2.8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неревматичні ураження аортального клапану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10.</w:t>
            </w:r>
            <w:r>
              <w:rPr>
                <w:sz w:val="18"/>
                <w:szCs w:val="18"/>
                <w:lang w:val="uk-UA"/>
              </w:rPr>
              <w:t>45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І35.0-2.8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ревматичний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I09.2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хронічний (неревматичний) перикардит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I31.9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11.0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J00-J99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148461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51840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88619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34776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521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50305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61606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20355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31870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11134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201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27486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фарингіт та гострий тонзиліт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J02-J03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7870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3013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7870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3013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2707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2707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ларингіт та 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16772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16772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гострі інфекції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J00-J01, J05-J06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грип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J10-J11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пневмонії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J12-J16, J18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2500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гострий бронхіт та брохіоліт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J20-J21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17103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6840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6686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носа та синусів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 xml:space="preserve">31, 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33-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5668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5897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1949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т.ч.: алергічний риніт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30.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uk-UA"/>
              </w:rPr>
              <w:t>-4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348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риніт, назофарингіт, фарингіт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1051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хронічні хвороби мигдаликів та аденоїдів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420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верхніх дихальних шляхів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36-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333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ларингіт, ларинготрахеїт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298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бронхіт та 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J40-J44, J47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18518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12025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бронхіт хронічний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40-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17413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13802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8896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хронічні обструктивні хвороби легень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2156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бронхіальна астма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45-</w:t>
            </w: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3683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Стор.9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rPr>
          <w:trHeight w:val="39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бронхоектатична хвороба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11.17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пневмоконіози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11.18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J60-J65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</w:t>
            </w:r>
          </w:p>
        </w:tc>
      </w:tr>
      <w:tr w:rsidR="00194448" w:rsidTr="00550B5D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обструктивний бронхіт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11.19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J44.8.2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1939</w:t>
            </w:r>
          </w:p>
        </w:tc>
      </w:tr>
      <w:tr w:rsidR="00550B5D" w:rsidTr="00550B5D">
        <w:trPr>
          <w:trHeight w:val="454"/>
        </w:trPr>
        <w:tc>
          <w:tcPr>
            <w:tcW w:w="2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550B5D">
            <w:pPr>
              <w:shd w:val="clear" w:color="auto" w:fill="FFFFFF"/>
              <w:ind w:left="14"/>
              <w:rPr>
                <w:sz w:val="18"/>
                <w:szCs w:val="18"/>
              </w:rPr>
            </w:pPr>
            <w:r w:rsidRPr="00575A79">
              <w:rPr>
                <w:sz w:val="18"/>
                <w:szCs w:val="18"/>
              </w:rPr>
              <w:t xml:space="preserve">інші вірусні пневмонії (COVID-19) 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11.20</w:t>
            </w:r>
          </w:p>
        </w:tc>
        <w:tc>
          <w:tcPr>
            <w:tcW w:w="152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Pr="00045F97" w:rsidRDefault="00045F97">
            <w:pPr>
              <w:shd w:val="clear" w:color="auto" w:fill="FFFFFF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J12.8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2768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1133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2768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1133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1376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592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550B5D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755</w:t>
            </w:r>
          </w:p>
        </w:tc>
      </w:tr>
      <w:tr w:rsidR="00194448" w:rsidTr="00550B5D">
        <w:trPr>
          <w:trHeight w:val="34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12.0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126775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45738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16335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6378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90309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73817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24763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4278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1659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35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57789</w:t>
            </w:r>
          </w:p>
        </w:tc>
      </w:tr>
      <w:tr w:rsidR="00194448">
        <w:trPr>
          <w:trHeight w:val="56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 гінгівіт та інші хвороби ротової порожнини, слинних залоз та щелеп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К05.0.1, К09-К14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6598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2953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5255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1343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стравоходу і гастроєюнальна виразка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К20-К22, К28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231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гастроезофагеальн</w:t>
            </w:r>
            <w:r>
              <w:rPr>
                <w:sz w:val="18"/>
                <w:szCs w:val="18"/>
                <w:lang w:val="uk-UA"/>
              </w:rPr>
              <w:t>ий</w:t>
            </w:r>
            <w:r>
              <w:rPr>
                <w:sz w:val="18"/>
                <w:szCs w:val="18"/>
              </w:rPr>
              <w:t xml:space="preserve"> рефлюкс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205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виразка шлунка та 12-палої кишки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К25-К27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693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4644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гастрит та дуоденіт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32265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11598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24428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18569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14570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диспепсії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хвороба Крона та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К50-К51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хвороба Крона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</w:t>
            </w: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неспецифічний виразковий коліт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</w:t>
            </w:r>
          </w:p>
        </w:tc>
      </w:tr>
      <w:tr w:rsidR="00194448" w:rsidTr="00550B5D">
        <w:trPr>
          <w:trHeight w:val="397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кишечника та очеревини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К52, К55, К56, К58-К66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5778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дивертикулярна хвороба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синдром подразненого кишечника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</w:t>
            </w: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314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алкогольна хвороба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 (крім К70.3)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51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12.15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 xml:space="preserve">K70.3, </w:t>
            </w:r>
            <w:r>
              <w:rPr>
                <w:sz w:val="18"/>
                <w:szCs w:val="18"/>
                <w:lang w:val="uk-UA"/>
              </w:rPr>
              <w:t>К71-К76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2765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цирози печінки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К70.3, К71.7, К74.3-6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201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хронічний гепатит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К73, К75.2,3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2907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1768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жовчно-кам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3544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2082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холецистит, холонгіт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12.19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К81, К83.0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27859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9254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18770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15468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підшлункової залози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12.20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К85, К86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16541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13929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12613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10880</w:t>
            </w:r>
          </w:p>
        </w:tc>
      </w:tr>
      <w:tr w:rsidR="00194448" w:rsidTr="00550B5D">
        <w:trPr>
          <w:trHeight w:val="28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целіакія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  <w:lang w:val="uk-UA"/>
              </w:rPr>
              <w:t>90.0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ind w:right="-31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</w:tr>
    </w:tbl>
    <w:p w:rsidR="00194448" w:rsidRDefault="00194448">
      <w:pPr>
        <w:pageBreakBefore/>
        <w:jc w:val="right"/>
        <w:rPr>
          <w:b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Стор.10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72"/>
        <w:gridCol w:w="820"/>
        <w:gridCol w:w="1520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772"/>
        <w:gridCol w:w="802"/>
      </w:tblGrid>
      <w:tr w:rsidR="00194448">
        <w:trPr>
          <w:trHeight w:val="39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Б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13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8"/>
                <w:szCs w:val="18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13.0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L</w:t>
            </w:r>
            <w:r>
              <w:rPr>
                <w:b/>
                <w:sz w:val="18"/>
                <w:szCs w:val="18"/>
              </w:rPr>
              <w:t>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32890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14740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21635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8768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3231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9893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3673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7875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2851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895</w:t>
            </w:r>
          </w:p>
        </w:tc>
      </w:tr>
      <w:tr w:rsidR="00194448">
        <w:trPr>
          <w:trHeight w:val="567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шкіри та підшкірної клітковини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13.1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L00-L08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4924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2179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4527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1627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1491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атопічний дерматит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контактні дерматити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L23-L25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5639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5030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кістково-м</w:t>
            </w:r>
            <w:r>
              <w:rPr>
                <w:b/>
                <w:sz w:val="18"/>
                <w:szCs w:val="18"/>
              </w:rPr>
              <w:t>’</w:t>
            </w:r>
            <w:r>
              <w:rPr>
                <w:b/>
                <w:sz w:val="18"/>
                <w:szCs w:val="18"/>
                <w:lang w:val="uk-UA"/>
              </w:rPr>
              <w:t>язової системи та сполучної тканини</w:t>
            </w:r>
          </w:p>
        </w:tc>
        <w:tc>
          <w:tcPr>
            <w:tcW w:w="8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14.0</w:t>
            </w:r>
          </w:p>
        </w:tc>
        <w:tc>
          <w:tcPr>
            <w:tcW w:w="1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M00-M99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66854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24467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15838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6357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28677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41003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13020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7012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2236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18063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ревматоїдний артрит та інші запальні поліартропатії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M05-M06,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M08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M10-M13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3013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1013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2284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ревматоїдний артрит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1434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838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сольові артропатії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М10-М11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1035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подагричні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1437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538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артрози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15-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26936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1356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15524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20196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11766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деформуючий артроз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19.9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14471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4909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7861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11777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3595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5873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порушення суглобів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М00-М02,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М22-М25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</w:tr>
      <w:tr w:rsidR="00194448">
        <w:trPr>
          <w:trHeight w:val="454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системні хвороби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14.8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30-</w:t>
            </w: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85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системний червоний вовчак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14.9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M</w:t>
            </w:r>
            <w:r>
              <w:rPr>
                <w:sz w:val="18"/>
                <w:szCs w:val="18"/>
              </w:rPr>
              <w:t>32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анкілозуючий спондиліт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М45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292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ураження міжхребетних дисків шийного та інших відділів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М50-М51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833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130</w:t>
            </w:r>
          </w:p>
        </w:tc>
      </w:tr>
      <w:tr w:rsidR="00194448">
        <w:trPr>
          <w:trHeight w:val="68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дорсопатії, спондилопатії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М40-М43,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М46-М48,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М53-М54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26749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10267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7874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7279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14636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4852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3583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1066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3257</w:t>
            </w:r>
          </w:p>
        </w:tc>
      </w:tr>
      <w:tr w:rsidR="00194448">
        <w:trPr>
          <w:trHeight w:val="68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яких тканин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М60-М62, </w:t>
            </w:r>
          </w:p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М65-М67,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М70-М72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714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1122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щільності та структури кісток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М80-М81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М83-М85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остеомієліт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91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65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</w:t>
            </w:r>
          </w:p>
        </w:tc>
      </w:tr>
      <w:tr w:rsidR="00194448">
        <w:trPr>
          <w:trHeight w:val="510"/>
        </w:trPr>
        <w:tc>
          <w:tcPr>
            <w:tcW w:w="2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кістково-м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язової та сполучної тканини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14.16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М87-М89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М91-М99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726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273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136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142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348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89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6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57</w:t>
            </w:r>
          </w:p>
        </w:tc>
      </w:tr>
    </w:tbl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Стор.11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>
        <w:trPr>
          <w:trHeight w:val="39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15.0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N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65468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16790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20537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3651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39140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28548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10341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6540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1634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17337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та швидко прогресуючий нефротичний синдром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8"/>
                <w:szCs w:val="18"/>
              </w:rPr>
              <w:t>X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8"/>
                <w:szCs w:val="18"/>
              </w:rPr>
              <w:t>X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гломерулярні хвороби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02-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</w:t>
            </w:r>
          </w:p>
        </w:tc>
      </w:tr>
      <w:tr w:rsidR="00194448">
        <w:trPr>
          <w:trHeight w:val="567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хронічний гломерулонефрит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03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тубулоінтерстиціальні хвороби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1133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7890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2771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6419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інфекції нирок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12068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4091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1105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9907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7828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6402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хронічний пієлонефрит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11730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9741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7670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2675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6335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сечокам</w:t>
            </w:r>
            <w:r>
              <w:rPr>
                <w:sz w:val="18"/>
                <w:szCs w:val="18"/>
                <w:lang w:val="en-US"/>
              </w:rPr>
              <w:t>’</w:t>
            </w:r>
            <w:r>
              <w:rPr>
                <w:sz w:val="18"/>
                <w:szCs w:val="18"/>
                <w:lang w:val="uk-UA"/>
              </w:rPr>
              <w:t>яна хвороба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741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1159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1737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 камені нирок і сечоводів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1339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3153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749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771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гострий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30.0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2664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хронічний цистит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-2"/>
                <w:sz w:val="18"/>
                <w:szCs w:val="18"/>
                <w:lang w:val="en-US"/>
              </w:rPr>
              <w:t>15.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</w:t>
            </w:r>
            <w:r>
              <w:rPr>
                <w:color w:val="000000"/>
                <w:spacing w:val="-2"/>
                <w:sz w:val="18"/>
                <w:szCs w:val="18"/>
                <w:lang w:val="en-US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N30.1,2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2484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718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нирок і сечоводу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N25-N28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662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392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хвороби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  <w:r>
              <w:rPr>
                <w:sz w:val="18"/>
                <w:szCs w:val="18"/>
                <w:lang w:val="uk-UA"/>
              </w:rPr>
              <w:t>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N40-N42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7389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7389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1401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5007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2885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гіперплазія передміхурової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5113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940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3207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4082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2408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чоловіча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надмірна крайня плоть, фімоз і парафімоз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хвороби чоловічих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15.19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44-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45, </w:t>
            </w:r>
          </w:p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48-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381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хвороби молочної залози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60-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9735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7902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3215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2591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сальпінгіт, оофорит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869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860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запальні хвороби малого тазу у жінок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71,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73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ендометріоз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>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1191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22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12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803"/>
      </w:tblGrid>
      <w:tr w:rsidR="00194448">
        <w:trPr>
          <w:trHeight w:val="284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випадання жіночих статевих органів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15.25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1436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526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923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1061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691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яєчника, фаллопієвих труб та широкої зв</w:t>
            </w:r>
            <w:r>
              <w:rPr>
                <w:sz w:val="18"/>
                <w:szCs w:val="18"/>
              </w:rPr>
              <w:t>’</w:t>
            </w:r>
            <w:r>
              <w:rPr>
                <w:sz w:val="18"/>
                <w:szCs w:val="18"/>
                <w:lang w:val="uk-UA"/>
              </w:rPr>
              <w:t>язки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1165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621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674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139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111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незапальні хвороби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N86-N88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4128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2595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382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288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 т.ч., ерозія та ентропія шийки матки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15.28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2280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1042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1593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27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розлади менструацій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15.29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N91-N92</w:t>
            </w:r>
            <w:r>
              <w:rPr>
                <w:sz w:val="18"/>
                <w:szCs w:val="18"/>
                <w:lang w:val="uk-UA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N94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2772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1416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1652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порушення в менопаузі та після менопаузи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3450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1804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1586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696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жіноча безплідність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N97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227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інші розлади жіночих статевих органів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15.32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N82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84,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90,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93, </w:t>
            </w:r>
            <w:r>
              <w:rPr>
                <w:sz w:val="18"/>
                <w:szCs w:val="18"/>
                <w:lang w:val="en-US"/>
              </w:rPr>
              <w:t>N</w:t>
            </w:r>
            <w:r>
              <w:rPr>
                <w:sz w:val="18"/>
                <w:szCs w:val="18"/>
                <w:lang w:val="uk-UA"/>
              </w:rPr>
              <w:t xml:space="preserve">96, </w:t>
            </w:r>
            <w:r>
              <w:rPr>
                <w:sz w:val="18"/>
                <w:szCs w:val="18"/>
                <w:lang w:val="en-US"/>
              </w:rPr>
              <w:t>N98-N99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2046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776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1259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369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нервово-м'язова дисфункція сечового міхура НКІР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мимовільне сечовипускання (при стресах)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4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 xml:space="preserve"> інше уточнене нетримання сечі НКІР (енурез </w:t>
            </w:r>
            <w:r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  <w:lang w:val="uk-UA"/>
              </w:rPr>
              <w:t>органічного характеру)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color w:val="000000"/>
                <w:spacing w:val="-2"/>
                <w:sz w:val="18"/>
                <w:szCs w:val="18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15.35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pacing w:val="-2"/>
                <w:sz w:val="18"/>
                <w:szCs w:val="18"/>
                <w:lang w:val="uk-UA"/>
              </w:rPr>
              <w:t>N39.4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Вагітність, пологи та післяпологовий період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16.0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О00-О99 (крім О80)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7975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5820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3621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right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Х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right"/>
            </w:pPr>
            <w:r>
              <w:rPr>
                <w:sz w:val="16"/>
                <w:szCs w:val="16"/>
                <w:lang w:val="uk-UA"/>
              </w:rPr>
              <w:t>Х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Вроджені аномалії (вади розвитку), 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18.0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Q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739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331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608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133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 них: вроджені аномалії системи кровообігу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18.1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20-</w:t>
            </w:r>
            <w:r>
              <w:rPr>
                <w:sz w:val="18"/>
                <w:szCs w:val="18"/>
                <w:lang w:val="en-US"/>
              </w:rPr>
              <w:t>Q</w:t>
            </w:r>
            <w:r>
              <w:rPr>
                <w:sz w:val="18"/>
                <w:szCs w:val="18"/>
                <w:lang w:val="uk-UA"/>
              </w:rPr>
              <w:t>2</w:t>
            </w: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400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196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350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42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вроджен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 xml:space="preserve"> аномал</w:t>
            </w:r>
            <w:r>
              <w:rPr>
                <w:sz w:val="18"/>
                <w:szCs w:val="18"/>
              </w:rPr>
              <w:t>i</w:t>
            </w:r>
            <w:r>
              <w:rPr>
                <w:sz w:val="18"/>
                <w:szCs w:val="18"/>
                <w:lang w:val="uk-UA"/>
              </w:rPr>
              <w:t>є розвитку сечової системи -всього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18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117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24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60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вродженi вади розвитку нирки 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Q60-Q63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102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54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інші вродженi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6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епіспадія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екстофія сечового міхур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18.6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вроджені задні уретральні клапани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18.7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Q64.2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sz w:val="16"/>
          <w:szCs w:val="16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1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uk-UA"/>
        </w:rPr>
        <w:t>Стор. 13   ф.№071-1/о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89"/>
        <w:gridCol w:w="814"/>
        <w:gridCol w:w="1524"/>
        <w:gridCol w:w="773"/>
        <w:gridCol w:w="412"/>
        <w:gridCol w:w="361"/>
        <w:gridCol w:w="171"/>
        <w:gridCol w:w="602"/>
        <w:gridCol w:w="773"/>
        <w:gridCol w:w="197"/>
        <w:gridCol w:w="576"/>
        <w:gridCol w:w="442"/>
        <w:gridCol w:w="331"/>
        <w:gridCol w:w="549"/>
        <w:gridCol w:w="224"/>
        <w:gridCol w:w="675"/>
        <w:gridCol w:w="98"/>
        <w:gridCol w:w="773"/>
        <w:gridCol w:w="517"/>
        <w:gridCol w:w="256"/>
        <w:gridCol w:w="773"/>
        <w:gridCol w:w="266"/>
        <w:gridCol w:w="507"/>
        <w:gridCol w:w="528"/>
        <w:gridCol w:w="245"/>
        <w:gridCol w:w="630"/>
        <w:gridCol w:w="148"/>
        <w:gridCol w:w="30"/>
      </w:tblGrid>
      <w:tr w:rsidR="00194448">
        <w:trPr>
          <w:trHeight w:val="39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А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7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10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</w:pPr>
            <w:r>
              <w:rPr>
                <w:sz w:val="16"/>
                <w:szCs w:val="16"/>
                <w:lang w:val="uk-UA"/>
              </w:rPr>
              <w:t>14</w:t>
            </w:r>
          </w:p>
        </w:tc>
      </w:tr>
      <w:tr w:rsidR="00194448">
        <w:trPr>
          <w:trHeight w:val="680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ін.артезія та стеноз уретри(сечівника)та шийки сечов міхур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18.8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Q64.3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вади розвитку сечової протоки (урахуса)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18.9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Q64.4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вродж.відсутність сечового міхура та сечовивідного каналу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вроджений дивертикул сечового міхура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Q64.6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ін.вроджені вади розвитку сечового міхура та сечівника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Q64.7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ін.уточнені вроджені вади розвитку сечової системи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Q64.8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3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1</w:t>
            </w:r>
          </w:p>
        </w:tc>
      </w:tr>
      <w:tr w:rsidR="00194448">
        <w:trPr>
          <w:trHeight w:val="51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вроджена вада розвитку сечової системи, неуточнена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</w:rPr>
              <w:t>Q64.9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8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5</w:t>
            </w:r>
          </w:p>
        </w:tc>
      </w:tr>
      <w:tr w:rsidR="00194448">
        <w:trPr>
          <w:trHeight w:val="1021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Симптоми, ознаки та відхилення від норми, що виявлені при лабораторних та клінічних дослідженнях, не класифіковані в інших рубриках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19.0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R</w:t>
            </w:r>
            <w:r>
              <w:rPr>
                <w:b/>
                <w:sz w:val="18"/>
                <w:szCs w:val="18"/>
                <w:lang w:val="uk-UA"/>
              </w:rPr>
              <w:t>99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29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17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16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454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нетримання сечі БДВ, неуточнене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R32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rPr>
                <w:color w:val="000000"/>
                <w:spacing w:val="-1"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дислексія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pacing w:val="-1"/>
                <w:sz w:val="18"/>
                <w:szCs w:val="18"/>
                <w:lang w:val="uk-UA"/>
              </w:rPr>
              <w:t>19.2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R48.0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340"/>
        </w:trPr>
        <w:tc>
          <w:tcPr>
            <w:tcW w:w="278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старість</w:t>
            </w:r>
          </w:p>
        </w:tc>
        <w:tc>
          <w:tcPr>
            <w:tcW w:w="81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19.3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  <w:lang w:val="uk-UA"/>
              </w:rPr>
              <w:t>54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  <w:tc>
          <w:tcPr>
            <w:tcW w:w="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   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b w:val="0"/>
                <w:sz w:val="16"/>
                <w:szCs w:val="16"/>
                <w:lang w:val="uk-UA"/>
              </w:rPr>
            </w:pPr>
            <w:r>
              <w:rPr>
                <w:b w:val="0"/>
                <w:sz w:val="16"/>
                <w:szCs w:val="16"/>
                <w:lang w:val="uk-UA"/>
              </w:rPr>
              <w:t>   </w:t>
            </w:r>
          </w:p>
        </w:tc>
      </w:tr>
      <w:tr w:rsidR="00194448">
        <w:trPr>
          <w:trHeight w:val="567"/>
        </w:trPr>
        <w:tc>
          <w:tcPr>
            <w:tcW w:w="27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</w:p>
        </w:tc>
        <w:tc>
          <w:tcPr>
            <w:tcW w:w="8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20.0</w:t>
            </w:r>
          </w:p>
        </w:tc>
        <w:tc>
          <w:tcPr>
            <w:tcW w:w="1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00-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98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13850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7064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12584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6338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136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91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1822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5678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2331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5319</w:t>
            </w:r>
          </w:p>
        </w:tc>
        <w:tc>
          <w:tcPr>
            <w:tcW w:w="77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2120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57</w:t>
            </w:r>
          </w:p>
        </w:tc>
        <w:tc>
          <w:tcPr>
            <w:tcW w:w="77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34</w:t>
            </w:r>
          </w:p>
        </w:tc>
        <w:tc>
          <w:tcPr>
            <w:tcW w:w="8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pStyle w:val="a6"/>
              <w:snapToGrid w:val="0"/>
              <w:jc w:val="right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476</w:t>
            </w:r>
          </w:p>
        </w:tc>
      </w:tr>
      <w:tr w:rsidR="00194448">
        <w:trPr>
          <w:gridAfter w:val="1"/>
          <w:wAfter w:w="25" w:type="dxa"/>
          <w:trHeight w:val="284"/>
        </w:trPr>
        <w:tc>
          <w:tcPr>
            <w:tcW w:w="15954" w:type="dxa"/>
            <w:gridSpan w:val="27"/>
            <w:tcBorders>
              <w:top w:val="single" w:sz="1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a6"/>
              <w:jc w:val="left"/>
            </w:pPr>
            <w:r>
              <w:rPr>
                <w:b w:val="0"/>
                <w:sz w:val="16"/>
                <w:szCs w:val="16"/>
                <w:lang w:val="uk-UA"/>
              </w:rPr>
              <w:t xml:space="preserve">                Примітка: графи 5, 6</w:t>
            </w:r>
            <w:r>
              <w:rPr>
                <w:b w:val="0"/>
                <w:sz w:val="16"/>
                <w:szCs w:val="16"/>
              </w:rPr>
              <w:t>, 12,13</w:t>
            </w:r>
            <w:r>
              <w:rPr>
                <w:b w:val="0"/>
                <w:sz w:val="16"/>
                <w:szCs w:val="16"/>
                <w:lang w:val="uk-UA"/>
              </w:rPr>
              <w:t xml:space="preserve"> заповнюються при необхідності даних на районному або обласному рівні</w:t>
            </w:r>
          </w:p>
        </w:tc>
      </w:tr>
      <w:tr w:rsidR="00194448">
        <w:trPr>
          <w:gridAfter w:val="1"/>
          <w:wAfter w:w="30" w:type="dxa"/>
          <w:trHeight w:val="284"/>
        </w:trPr>
        <w:tc>
          <w:tcPr>
            <w:tcW w:w="15949" w:type="dxa"/>
            <w:gridSpan w:val="27"/>
            <w:shd w:val="clear" w:color="auto" w:fill="auto"/>
            <w:vAlign w:val="center"/>
          </w:tcPr>
          <w:p w:rsidR="00194448" w:rsidRDefault="00194448">
            <w:pPr>
              <w:pStyle w:val="a6"/>
              <w:snapToGrid w:val="0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6"/>
                <w:szCs w:val="16"/>
                <w:lang w:val="uk-UA"/>
              </w:rPr>
            </w:pPr>
          </w:p>
          <w:p w:rsidR="00194448" w:rsidRDefault="00194448">
            <w:pPr>
              <w:pStyle w:val="a6"/>
              <w:jc w:val="left"/>
              <w:rPr>
                <w:b w:val="0"/>
                <w:sz w:val="12"/>
                <w:szCs w:val="12"/>
                <w:lang w:val="uk-UA"/>
              </w:rPr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312" w:type="dxa"/>
            <w:gridSpan w:val="5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Дата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</w:r>
            <w:r w:rsidR="00F71F07">
              <w:rPr>
                <w:sz w:val="20"/>
                <w:szCs w:val="20"/>
                <w:u w:val="single"/>
                <w:lang w:val="en-US"/>
              </w:rPr>
              <w:t>08.02.2023</w:t>
            </w:r>
            <w:r>
              <w:rPr>
                <w:sz w:val="20"/>
                <w:szCs w:val="20"/>
                <w:lang w:val="uk-UA"/>
              </w:rPr>
              <w:t>р.</w:t>
            </w:r>
          </w:p>
        </w:tc>
        <w:tc>
          <w:tcPr>
            <w:tcW w:w="3122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uk-UA"/>
              </w:rPr>
              <w:t>Керівник:</w:t>
            </w: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r>
              <w:rPr>
                <w:sz w:val="20"/>
                <w:szCs w:val="20"/>
                <w:lang w:val="en-US"/>
              </w:rPr>
              <w:t xml:space="preserve"> ___________     </w:t>
            </w:r>
            <w:r w:rsidR="00F71F07">
              <w:rPr>
                <w:b/>
                <w:sz w:val="20"/>
                <w:szCs w:val="20"/>
                <w:u w:val="single"/>
                <w:lang w:val="uk-UA"/>
              </w:rPr>
              <w:t>Юрій СОРОКОЛАТ</w:t>
            </w: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Виконавець _____________  </w:t>
            </w:r>
            <w:r w:rsidR="00F71F07">
              <w:rPr>
                <w:sz w:val="20"/>
                <w:szCs w:val="20"/>
                <w:u w:val="single"/>
                <w:lang w:val="uk-UA"/>
              </w:rPr>
              <w:t>Олена ПШЕНЯНИК 725-55-40</w:t>
            </w:r>
          </w:p>
        </w:tc>
        <w:tc>
          <w:tcPr>
            <w:tcW w:w="2590" w:type="dxa"/>
            <w:gridSpan w:val="5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79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93" w:type="dxa"/>
            <w:gridSpan w:val="10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</w:tcPr>
          <w:p w:rsidR="00194448" w:rsidRDefault="001944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        Номер телефону виконавця</w:t>
            </w:r>
            <w:r>
              <w:rPr>
                <w:sz w:val="20"/>
                <w:szCs w:val="20"/>
                <w:u w:val="single"/>
                <w:lang w:val="uk-UA"/>
              </w:rPr>
              <w:t>_______________________________</w:t>
            </w: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М.П.</w:t>
            </w: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8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  <w:tr w:rsidR="00194448">
        <w:tblPrEx>
          <w:tblCellMar>
            <w:left w:w="0" w:type="dxa"/>
            <w:right w:w="0" w:type="dxa"/>
          </w:tblCellMar>
        </w:tblPrEx>
        <w:trPr>
          <w:cantSplit/>
          <w:trHeight w:val="285"/>
        </w:trPr>
        <w:tc>
          <w:tcPr>
            <w:tcW w:w="6844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7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3" w:type="dxa"/>
            <w:gridSpan w:val="2"/>
            <w:shd w:val="clear" w:color="auto" w:fill="auto"/>
          </w:tcPr>
          <w:p w:rsidR="00194448" w:rsidRDefault="00194448">
            <w:pPr>
              <w:snapToGrid w:val="0"/>
            </w:pPr>
          </w:p>
        </w:tc>
      </w:tr>
    </w:tbl>
    <w:p w:rsidR="00194448" w:rsidRDefault="0080783F">
      <w:pPr>
        <w:pageBreakBefore/>
        <w:rPr>
          <w:sz w:val="8"/>
          <w:szCs w:val="8"/>
          <w:lang w:val="en-US"/>
        </w:rPr>
      </w:pPr>
      <w:r>
        <w:rPr>
          <w:sz w:val="8"/>
          <w:szCs w:val="8"/>
          <w:lang w:val="en-US"/>
        </w:rPr>
        <w:lastRenderedPageBreak/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0"/>
        <w:gridCol w:w="6988"/>
        <w:gridCol w:w="2880"/>
        <w:gridCol w:w="308"/>
        <w:gridCol w:w="309"/>
        <w:gridCol w:w="308"/>
        <w:gridCol w:w="309"/>
        <w:gridCol w:w="308"/>
        <w:gridCol w:w="309"/>
        <w:gridCol w:w="309"/>
        <w:gridCol w:w="1090"/>
      </w:tblGrid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Харківська</w:t>
            </w:r>
          </w:p>
        </w:tc>
        <w:tc>
          <w:tcPr>
            <w:tcW w:w="2880" w:type="dxa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>Код форми за ДКУД</w:t>
            </w: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12" w:space="0" w:color="000000"/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  <w:trHeight w:val="80"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F71F0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R0 Форма у цiлому</w:t>
            </w:r>
          </w:p>
        </w:tc>
        <w:tc>
          <w:tcPr>
            <w:tcW w:w="2880" w:type="dxa"/>
            <w:tcBorders>
              <w:left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pacing w:val="3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</w:rPr>
              <w:t xml:space="preserve">Код закладу за </w:t>
            </w:r>
            <w:r>
              <w:rPr>
                <w:sz w:val="20"/>
                <w:szCs w:val="20"/>
                <w:lang w:val="uk-UA"/>
              </w:rPr>
              <w:t>ЄДР</w:t>
            </w:r>
            <w:r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6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dxa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20"/>
                <w:szCs w:val="20"/>
              </w:rPr>
            </w:pPr>
          </w:p>
        </w:tc>
      </w:tr>
      <w:tr w:rsidR="00194448">
        <w:trPr>
          <w:cantSplit/>
        </w:trPr>
        <w:tc>
          <w:tcPr>
            <w:tcW w:w="2840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988" w:type="dxa"/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  <w:tc>
          <w:tcPr>
            <w:tcW w:w="6130" w:type="dxa"/>
            <w:gridSpan w:val="9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</w:rPr>
            </w:pPr>
          </w:p>
        </w:tc>
      </w:tr>
    </w:tbl>
    <w:p w:rsidR="00194448" w:rsidRDefault="00194448">
      <w:pPr>
        <w:rPr>
          <w:sz w:val="6"/>
          <w:szCs w:val="6"/>
          <w:lang w:val="uk-U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2"/>
        <w:gridCol w:w="4683"/>
        <w:gridCol w:w="298"/>
        <w:gridCol w:w="428"/>
        <w:gridCol w:w="428"/>
        <w:gridCol w:w="127"/>
        <w:gridCol w:w="301"/>
        <w:gridCol w:w="19"/>
        <w:gridCol w:w="323"/>
        <w:gridCol w:w="89"/>
        <w:gridCol w:w="231"/>
        <w:gridCol w:w="196"/>
        <w:gridCol w:w="120"/>
        <w:gridCol w:w="320"/>
        <w:gridCol w:w="317"/>
        <w:gridCol w:w="111"/>
        <w:gridCol w:w="209"/>
        <w:gridCol w:w="795"/>
        <w:gridCol w:w="336"/>
        <w:gridCol w:w="336"/>
        <w:gridCol w:w="336"/>
        <w:gridCol w:w="799"/>
        <w:gridCol w:w="30"/>
      </w:tblGrid>
      <w:tr w:rsidR="00194448">
        <w:trPr>
          <w:cantSplit/>
          <w:trHeight w:val="230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Міністерство охорони здоров</w:t>
            </w:r>
            <w:r>
              <w:rPr>
                <w:b/>
                <w:sz w:val="16"/>
                <w:szCs w:val="16"/>
              </w:rPr>
              <w:t>’</w:t>
            </w:r>
            <w:r>
              <w:rPr>
                <w:b/>
                <w:sz w:val="16"/>
                <w:szCs w:val="16"/>
                <w:lang w:val="uk-UA"/>
              </w:rPr>
              <w:t>я України</w:t>
            </w:r>
          </w:p>
        </w:tc>
        <w:tc>
          <w:tcPr>
            <w:tcW w:w="46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Область:  </w:t>
            </w:r>
            <w:r w:rsidR="00F71F07">
              <w:rPr>
                <w:b/>
                <w:sz w:val="18"/>
                <w:szCs w:val="18"/>
              </w:rPr>
              <w:t>Харківська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Група: </w:t>
            </w:r>
            <w:r w:rsidR="00F71F07">
              <w:rPr>
                <w:b/>
                <w:sz w:val="18"/>
                <w:szCs w:val="18"/>
                <w:lang w:val="uk-UA"/>
              </w:rPr>
              <w:t>6. Харківський район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Територія: </w:t>
            </w:r>
            <w:r w:rsidR="00F71F07">
              <w:rPr>
                <w:b/>
                <w:sz w:val="18"/>
                <w:szCs w:val="18"/>
                <w:lang w:val="uk-UA"/>
              </w:rPr>
              <w:t>14. Харківська мтг (м.Харків)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ЛПЗ: </w:t>
            </w:r>
          </w:p>
          <w:p w:rsidR="00194448" w:rsidRDefault="00194448">
            <w:pPr>
              <w:rPr>
                <w:sz w:val="12"/>
                <w:szCs w:val="12"/>
                <w:lang w:val="uk-UA"/>
              </w:rPr>
            </w:pPr>
          </w:p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Підрозділ: </w:t>
            </w:r>
          </w:p>
        </w:tc>
        <w:tc>
          <w:tcPr>
            <w:tcW w:w="6149" w:type="dxa"/>
            <w:gridSpan w:val="21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r>
              <w:rPr>
                <w:sz w:val="16"/>
                <w:szCs w:val="16"/>
                <w:lang w:val="uk-UA"/>
              </w:rPr>
              <w:t xml:space="preserve">    МЕДИЧНА  ДОКУМЕНТАЦІЯ</w:t>
            </w: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1281" w:type="dxa"/>
            <w:gridSpan w:val="4"/>
            <w:tcBorders>
              <w:lef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4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ФОРМА № 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323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7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16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-</w:t>
            </w:r>
          </w:p>
        </w:tc>
        <w:tc>
          <w:tcPr>
            <w:tcW w:w="320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317" w:type="dxa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/</w:t>
            </w: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thinThickLargeGap" w:sz="6" w:space="0" w:color="C0C0C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0</w:t>
            </w:r>
          </w:p>
        </w:tc>
        <w:tc>
          <w:tcPr>
            <w:tcW w:w="2632" w:type="dxa"/>
            <w:gridSpan w:val="6"/>
            <w:tcBorders>
              <w:left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194448">
        <w:trPr>
          <w:cantSplit/>
          <w:trHeight w:val="85"/>
        </w:trPr>
        <w:tc>
          <w:tcPr>
            <w:tcW w:w="504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Найменування закладу   </w:t>
            </w:r>
            <w:r w:rsidR="00F71F07">
              <w:rPr>
                <w:b/>
                <w:sz w:val="18"/>
                <w:szCs w:val="18"/>
              </w:rPr>
              <w:t>Департамент охорони здоров’я Харківської міської ради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Адреса: </w:t>
            </w:r>
            <w:r w:rsidR="00F71F07">
              <w:rPr>
                <w:b/>
                <w:sz w:val="18"/>
                <w:szCs w:val="18"/>
                <w:lang w:val="uk-UA"/>
              </w:rPr>
              <w:t>м.Харків, вул.Сумська,64</w:t>
            </w:r>
          </w:p>
          <w:p w:rsidR="00194448" w:rsidRDefault="00194448">
            <w:pPr>
              <w:rPr>
                <w:sz w:val="18"/>
                <w:szCs w:val="18"/>
                <w:lang w:val="uk-UA"/>
              </w:rPr>
            </w:pPr>
          </w:p>
          <w:p w:rsidR="00194448" w:rsidRDefault="00194448">
            <w:pPr>
              <w:rPr>
                <w:sz w:val="6"/>
                <w:szCs w:val="6"/>
                <w:lang w:val="uk-UA"/>
              </w:rPr>
            </w:pPr>
            <w:r>
              <w:rPr>
                <w:sz w:val="18"/>
                <w:szCs w:val="18"/>
              </w:rPr>
              <w:t xml:space="preserve">Код закладу за </w:t>
            </w:r>
            <w:r>
              <w:rPr>
                <w:sz w:val="18"/>
                <w:szCs w:val="18"/>
                <w:lang w:val="uk-UA"/>
              </w:rPr>
              <w:t>ЄДР</w:t>
            </w:r>
            <w:r>
              <w:rPr>
                <w:sz w:val="18"/>
                <w:szCs w:val="18"/>
              </w:rPr>
              <w:t>ПО</w:t>
            </w:r>
            <w:r>
              <w:rPr>
                <w:sz w:val="18"/>
                <w:szCs w:val="18"/>
                <w:lang w:val="uk-UA"/>
              </w:rPr>
              <w:t xml:space="preserve">У: </w:t>
            </w: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6"/>
                <w:szCs w:val="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  <w:snapToGrid w:val="0"/>
              <w:rPr>
                <w:sz w:val="6"/>
                <w:szCs w:val="6"/>
              </w:rPr>
            </w:pPr>
          </w:p>
        </w:tc>
      </w:tr>
      <w:tr w:rsidR="00194448">
        <w:trPr>
          <w:cantSplit/>
          <w:trHeight w:val="276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pStyle w:val="2"/>
            </w:pPr>
            <w:r>
              <w:rPr>
                <w:sz w:val="16"/>
                <w:szCs w:val="16"/>
              </w:rPr>
              <w:t xml:space="preserve">     </w:t>
            </w:r>
            <w:r>
              <w:rPr>
                <w:spacing w:val="20"/>
                <w:sz w:val="16"/>
                <w:szCs w:val="16"/>
              </w:rPr>
              <w:t>Затверджена наказом МОЗ України</w:t>
            </w:r>
          </w:p>
        </w:tc>
      </w:tr>
      <w:tr w:rsidR="00194448">
        <w:trPr>
          <w:cantSplit/>
          <w:trHeight w:val="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  <w:tr w:rsidR="00194448">
        <w:trPr>
          <w:gridAfter w:val="1"/>
          <w:wAfter w:w="30" w:type="dxa"/>
          <w:cantSplit/>
          <w:trHeight w:val="140"/>
        </w:trPr>
        <w:tc>
          <w:tcPr>
            <w:tcW w:w="5042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4683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6"/>
                <w:szCs w:val="16"/>
                <w:lang w:val="uk-UA"/>
              </w:rPr>
            </w:pPr>
          </w:p>
        </w:tc>
        <w:tc>
          <w:tcPr>
            <w:tcW w:w="298" w:type="dxa"/>
            <w:tcBorders>
              <w:lef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</w:t>
            </w:r>
          </w:p>
        </w:tc>
        <w:tc>
          <w:tcPr>
            <w:tcW w:w="4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р.</w:t>
            </w:r>
          </w:p>
        </w:tc>
        <w:tc>
          <w:tcPr>
            <w:tcW w:w="100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№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36" w:type="dxa"/>
            <w:tcBorders>
              <w:left w:val="single" w:sz="4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799" w:type="dxa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90"/>
        </w:trPr>
        <w:tc>
          <w:tcPr>
            <w:tcW w:w="504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4683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  <w:tc>
          <w:tcPr>
            <w:tcW w:w="6149" w:type="dxa"/>
            <w:gridSpan w:val="21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4"/>
                <w:szCs w:val="4"/>
                <w:lang w:val="uk-UA"/>
              </w:rPr>
            </w:pPr>
          </w:p>
        </w:tc>
      </w:tr>
    </w:tbl>
    <w:p w:rsidR="00194448" w:rsidRDefault="00194448">
      <w:pPr>
        <w:rPr>
          <w:sz w:val="8"/>
          <w:szCs w:val="8"/>
          <w:lang w:val="uk-UA"/>
        </w:rPr>
      </w:pP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ЗВЕДЕНА ВІДОМІСТЬ ОБЛІКУ ВПЕРШЕ</w:t>
      </w:r>
    </w:p>
    <w:p w:rsidR="00194448" w:rsidRDefault="00194448">
      <w:pPr>
        <w:pStyle w:val="a6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>ЗАРЕЄСТРОВАНИХ ТРАВМ ТА ОТРУЄНЬ В ДАНОМУ ЛІКУВАЛЬНОМУ ЗАКЛАДІ</w:t>
      </w:r>
    </w:p>
    <w:p w:rsidR="00194448" w:rsidRDefault="00194448">
      <w:pPr>
        <w:jc w:val="center"/>
        <w:rPr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  <w:t xml:space="preserve">за </w:t>
      </w:r>
      <w:r w:rsidR="00636614">
        <w:rPr>
          <w:b/>
          <w:sz w:val="16"/>
          <w:szCs w:val="16"/>
          <w:lang w:val="uk-UA"/>
        </w:rPr>
        <w:t>12 місяців</w:t>
      </w:r>
      <w:bookmarkStart w:id="4" w:name="_GoBack"/>
      <w:bookmarkEnd w:id="4"/>
      <w:r>
        <w:rPr>
          <w:b/>
          <w:sz w:val="16"/>
          <w:szCs w:val="16"/>
        </w:rPr>
        <w:t xml:space="preserve">  </w:t>
      </w:r>
      <w:r w:rsidR="00F71F07">
        <w:rPr>
          <w:b/>
          <w:sz w:val="16"/>
          <w:szCs w:val="16"/>
          <w:u w:val="single"/>
        </w:rPr>
        <w:t>2022</w:t>
      </w:r>
      <w:r>
        <w:rPr>
          <w:b/>
          <w:sz w:val="16"/>
          <w:szCs w:val="16"/>
        </w:rPr>
        <w:t xml:space="preserve">  </w:t>
      </w:r>
      <w:r>
        <w:rPr>
          <w:b/>
          <w:sz w:val="16"/>
          <w:szCs w:val="16"/>
          <w:lang w:val="uk-UA"/>
        </w:rPr>
        <w:t>року</w:t>
      </w:r>
    </w:p>
    <w:p w:rsidR="00194448" w:rsidRDefault="00194448">
      <w:pPr>
        <w:pStyle w:val="a6"/>
        <w:jc w:val="left"/>
        <w:rPr>
          <w:color w:val="000000"/>
          <w:spacing w:val="-2"/>
          <w:sz w:val="18"/>
          <w:szCs w:val="18"/>
        </w:rPr>
      </w:pPr>
      <w:r>
        <w:rPr>
          <w:sz w:val="16"/>
          <w:szCs w:val="16"/>
          <w:lang w:val="uk-UA"/>
        </w:rPr>
        <w:t xml:space="preserve">Таблиця </w:t>
      </w:r>
      <w:r>
        <w:rPr>
          <w:sz w:val="16"/>
          <w:szCs w:val="16"/>
        </w:rPr>
        <w:t>71</w:t>
      </w:r>
      <w:r>
        <w:rPr>
          <w:sz w:val="16"/>
          <w:szCs w:val="16"/>
          <w:lang w:val="uk-UA"/>
        </w:rPr>
        <w:t>20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val="227"/>
        </w:trPr>
        <w:tc>
          <w:tcPr>
            <w:tcW w:w="354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val="227"/>
        </w:trPr>
        <w:tc>
          <w:tcPr>
            <w:tcW w:w="354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5"/>
                <w:szCs w:val="15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579"/>
        </w:trPr>
        <w:tc>
          <w:tcPr>
            <w:tcW w:w="354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textDirection w:val="btLr"/>
          </w:tcPr>
          <w:p w:rsidR="00194448" w:rsidRDefault="00194448">
            <w:pPr>
              <w:snapToGrid w:val="0"/>
            </w:pPr>
          </w:p>
        </w:tc>
        <w:tc>
          <w:tcPr>
            <w:tcW w:w="2224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</w:tcPr>
          <w:p w:rsidR="00194448" w:rsidRDefault="00194448">
            <w:pPr>
              <w:snapToGrid w:val="0"/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03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61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416</w:t>
            </w:r>
          </w:p>
        </w:tc>
      </w:tr>
      <w:tr w:rsidR="00194448">
        <w:trPr>
          <w:trHeight w:hRule="exact" w:val="257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 з них. переломи кісток черепа та обличчя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194448">
        <w:trPr>
          <w:trHeight w:val="231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шийного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194448">
        <w:trPr>
          <w:trHeight w:val="39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ребра(ребер), грудини, грудного вiддiлу хребта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</w:t>
            </w:r>
          </w:p>
        </w:tc>
      </w:tr>
      <w:tr w:rsidR="00194448">
        <w:trPr>
          <w:trHeight w:val="401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попереково-крижового вiддiлу хребта i кiсток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194448">
        <w:trPr>
          <w:trHeight w:val="246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  <w:lang w:val="uk-UA"/>
              </w:rPr>
              <w:t>п</w:t>
            </w:r>
            <w:r>
              <w:rPr>
                <w:color w:val="000000"/>
                <w:sz w:val="17"/>
                <w:szCs w:val="17"/>
              </w:rPr>
              <w:t>ерелом хребта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1453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944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2446</w:t>
            </w:r>
          </w:p>
        </w:tc>
      </w:tr>
      <w:tr w:rsidR="00194448">
        <w:trPr>
          <w:trHeight w:hRule="exact" w:val="454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з них: перелом на рiвнi плечового пояса i плеча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кiсток передпліччя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1375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на рiвнi зап'ястка i кистi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перелом верхньої кiнцiвки на неуточненому рiвнi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277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7"/>
                <w:szCs w:val="17"/>
                <w:lang w:val="uk-UA"/>
              </w:rPr>
              <w:t>Переломи кісток нижніх кінцівок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2200</w:t>
            </w:r>
          </w:p>
        </w:tc>
      </w:tr>
      <w:tr w:rsidR="00194448">
        <w:trPr>
          <w:trHeight w:hRule="exact" w:val="255"/>
        </w:trPr>
        <w:tc>
          <w:tcPr>
            <w:tcW w:w="354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7"/>
                <w:szCs w:val="17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 xml:space="preserve"> перелом ступнi, крiм</w:t>
            </w:r>
            <w:r>
              <w:rPr>
                <w:color w:val="000000"/>
                <w:sz w:val="17"/>
                <w:szCs w:val="17"/>
                <w:lang w:val="uk-UA"/>
              </w:rPr>
              <w:t xml:space="preserve"> перелому </w:t>
            </w:r>
            <w:r>
              <w:rPr>
                <w:color w:val="000000"/>
                <w:sz w:val="17"/>
                <w:szCs w:val="17"/>
              </w:rPr>
              <w:t>гомiлково-ступневого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194448">
        <w:trPr>
          <w:trHeight w:hRule="exact" w:val="397"/>
        </w:trPr>
        <w:tc>
          <w:tcPr>
            <w:tcW w:w="354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7"/>
                <w:szCs w:val="17"/>
              </w:rPr>
              <w:t>перелом  нижньо</w:t>
            </w:r>
            <w:r>
              <w:rPr>
                <w:color w:val="000000"/>
                <w:sz w:val="17"/>
                <w:szCs w:val="17"/>
                <w:lang w:val="uk-UA"/>
              </w:rPr>
              <w:t>ї</w:t>
            </w:r>
            <w:r>
              <w:rPr>
                <w:color w:val="000000"/>
                <w:sz w:val="17"/>
                <w:szCs w:val="17"/>
              </w:rPr>
              <w:t xml:space="preserve"> кiнцiвки на неуточненому рiвнi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</w:tbl>
    <w:p w:rsidR="00194448" w:rsidRDefault="00194448">
      <w:pPr>
        <w:sectPr w:rsidR="00194448" w:rsidSect="0036199F">
          <w:pgSz w:w="16838" w:h="11906" w:orient="landscape"/>
          <w:pgMar w:top="567" w:right="340" w:bottom="567" w:left="340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</w:rPr>
        <w:t>Стор</w:t>
      </w:r>
      <w:r>
        <w:rPr>
          <w:sz w:val="18"/>
          <w:szCs w:val="18"/>
          <w:lang w:val="en-US"/>
        </w:rPr>
        <w:t xml:space="preserve">.2  </w:t>
      </w:r>
      <w:r>
        <w:rPr>
          <w:sz w:val="18"/>
          <w:szCs w:val="18"/>
        </w:rPr>
        <w:t>ф</w:t>
      </w:r>
      <w:r>
        <w:rPr>
          <w:sz w:val="18"/>
          <w:szCs w:val="18"/>
          <w:lang w:val="en-US"/>
        </w:rPr>
        <w:t>.№  071-</w:t>
      </w:r>
      <w:r>
        <w:rPr>
          <w:lang w:val="en-US"/>
        </w:rPr>
        <w:t>2/</w:t>
      </w:r>
      <w:r>
        <w:t>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168"/>
        <w:gridCol w:w="540"/>
        <w:gridCol w:w="720"/>
        <w:gridCol w:w="540"/>
        <w:gridCol w:w="540"/>
        <w:gridCol w:w="540"/>
        <w:gridCol w:w="540"/>
        <w:gridCol w:w="540"/>
        <w:gridCol w:w="720"/>
        <w:gridCol w:w="720"/>
        <w:gridCol w:w="540"/>
        <w:gridCol w:w="589"/>
        <w:gridCol w:w="671"/>
        <w:gridCol w:w="769"/>
        <w:gridCol w:w="596"/>
        <w:gridCol w:w="664"/>
        <w:gridCol w:w="540"/>
        <w:gridCol w:w="540"/>
        <w:gridCol w:w="540"/>
        <w:gridCol w:w="540"/>
        <w:gridCol w:w="671"/>
        <w:gridCol w:w="750"/>
      </w:tblGrid>
      <w:tr w:rsidR="00194448">
        <w:trPr>
          <w:trHeight w:val="343"/>
        </w:trPr>
        <w:tc>
          <w:tcPr>
            <w:tcW w:w="316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878"/>
              <w:jc w:val="center"/>
              <w:rPr>
                <w:b/>
                <w:sz w:val="15"/>
                <w:szCs w:val="15"/>
              </w:rPr>
            </w:pPr>
            <w:r>
              <w:rPr>
                <w:b/>
                <w:color w:val="000000"/>
                <w:spacing w:val="-2"/>
                <w:sz w:val="15"/>
                <w:szCs w:val="15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5"/>
                <w:szCs w:val="15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5"/>
                <w:szCs w:val="15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7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5940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У підлітків</w:t>
            </w:r>
          </w:p>
        </w:tc>
        <w:tc>
          <w:tcPr>
            <w:tcW w:w="4860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5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63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24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860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316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черепа, хребта, та кісток тулуба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S02, S12, S22, S32, T08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440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left="579" w:hanging="579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з них переломи кісток черепа та обличчя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S02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шийного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 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ребра(ребер), грудини, грудного вiддiлу хребта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S22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277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попереково-крижового вiддiлу хребта i кiсток тазу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</w:t>
            </w:r>
          </w:p>
        </w:tc>
      </w:tr>
      <w:tr w:rsidR="00194448">
        <w:trPr>
          <w:trHeight w:val="27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>п</w:t>
            </w:r>
            <w:r>
              <w:rPr>
                <w:color w:val="000000"/>
                <w:sz w:val="18"/>
                <w:szCs w:val="18"/>
              </w:rPr>
              <w:t>ерелом хребта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1.5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T08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66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верхніх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2.0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42, S52, S62,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43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22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159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289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596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80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53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1170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3781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них: перелом на рiвнi плечового пояса i плеча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S42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139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593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кiсток передпліччя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1818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>перелом на рiвнi зап'ястка i кистi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S6</w:t>
            </w:r>
            <w:r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163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557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1292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перелом верхньої кiнцiвки на неуточненому рiвнi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2.4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кісток нижніх кінцівок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3.0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S72, S82, S92, </w:t>
            </w:r>
            <w:r>
              <w:rPr>
                <w:b/>
                <w:sz w:val="18"/>
                <w:szCs w:val="18"/>
                <w:lang w:val="en-US"/>
              </w:rPr>
              <w:t>T12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35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120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244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595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2922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з них: перелом стегнової кістки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3.1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6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75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кiсток  гомiлки, включаючи гомiлково-ступневий суглоб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S82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1411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ступнi, крiм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перелому </w:t>
            </w:r>
            <w:r>
              <w:rPr>
                <w:color w:val="000000"/>
                <w:sz w:val="18"/>
                <w:szCs w:val="18"/>
              </w:rPr>
              <w:t>гомiлково-ступневого суглобу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S92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338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1093</w:t>
            </w:r>
          </w:p>
        </w:tc>
      </w:tr>
      <w:tr w:rsidR="00194448">
        <w:trPr>
          <w:trHeight w:val="23"/>
        </w:trPr>
        <w:tc>
          <w:tcPr>
            <w:tcW w:w="31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перелом  нижньо</w:t>
            </w:r>
            <w:r>
              <w:rPr>
                <w:color w:val="000000"/>
                <w:sz w:val="18"/>
                <w:szCs w:val="18"/>
                <w:lang w:val="uk-UA"/>
              </w:rPr>
              <w:t>ї</w:t>
            </w:r>
            <w:r>
              <w:rPr>
                <w:color w:val="000000"/>
                <w:sz w:val="18"/>
                <w:szCs w:val="18"/>
              </w:rPr>
              <w:t xml:space="preserve"> кiнцiвки на неуточненому рiвнi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3.4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T12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</w:tr>
    </w:tbl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rPr>
          <w:b/>
          <w:sz w:val="20"/>
          <w:szCs w:val="20"/>
          <w:lang w:val="en-US"/>
        </w:rPr>
      </w:pPr>
    </w:p>
    <w:p w:rsidR="00194448" w:rsidRDefault="00194448">
      <w:p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pStyle w:val="12"/>
        <w:keepNext/>
        <w:jc w:val="right"/>
        <w:rPr>
          <w:color w:val="000000"/>
          <w:spacing w:val="-2"/>
          <w:sz w:val="15"/>
          <w:szCs w:val="15"/>
        </w:rPr>
      </w:pPr>
      <w:r>
        <w:rPr>
          <w:sz w:val="18"/>
          <w:szCs w:val="18"/>
          <w:lang w:val="uk-UA"/>
        </w:rPr>
        <w:lastRenderedPageBreak/>
        <w:t xml:space="preserve">Таблиця </w:t>
      </w:r>
      <w:r>
        <w:rPr>
          <w:sz w:val="18"/>
          <w:szCs w:val="18"/>
        </w:rPr>
        <w:t>71</w:t>
      </w:r>
      <w:r>
        <w:rPr>
          <w:sz w:val="18"/>
          <w:szCs w:val="18"/>
          <w:lang w:val="en-US"/>
        </w:rPr>
        <w:t>2</w:t>
      </w:r>
      <w:r>
        <w:rPr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t>Стор.3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603"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Переломи в декількох ділянках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>T02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</w:tr>
      <w:tr w:rsidR="00194448" w:rsidRPr="001528F7">
        <w:trPr>
          <w:trHeight w:hRule="exact" w:val="680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S03, S13, S1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S23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S46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S56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S66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S73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S76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S83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S86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S93</w:t>
            </w:r>
            <w:r>
              <w:rPr>
                <w:b/>
                <w:sz w:val="16"/>
                <w:szCs w:val="16"/>
                <w:lang w:val="uk-UA"/>
              </w:rPr>
              <w:t xml:space="preserve">, </w:t>
            </w:r>
            <w:r>
              <w:rPr>
                <w:b/>
                <w:sz w:val="16"/>
                <w:szCs w:val="16"/>
                <w:lang w:val="en-US"/>
              </w:rPr>
              <w:t>S96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T03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1062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1047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2158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 w:rsidRPr="00F71F0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з них: вивихи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зв'язок:  -голови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S03.0-3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98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шиї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S13.0-3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грудної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S23.0-2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194448">
        <w:trPr>
          <w:trHeight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-попереково</w:t>
            </w:r>
            <w:r>
              <w:rPr>
                <w:color w:val="000000"/>
                <w:sz w:val="18"/>
                <w:szCs w:val="18"/>
                <w:lang w:val="uk-UA"/>
              </w:rPr>
              <w:t>-крижового</w:t>
            </w:r>
            <w:r>
              <w:rPr>
                <w:color w:val="000000"/>
                <w:sz w:val="18"/>
                <w:szCs w:val="18"/>
              </w:rPr>
              <w:t xml:space="preserve">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лу хребта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-</w:t>
            </w:r>
            <w:r>
              <w:rPr>
                <w:color w:val="000000"/>
                <w:sz w:val="18"/>
                <w:szCs w:val="18"/>
              </w:rPr>
              <w:t>плечового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S43.0-3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ктьового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S53.0-1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170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зап</w:t>
            </w:r>
            <w:r>
              <w:rPr>
                <w:color w:val="000000"/>
                <w:sz w:val="18"/>
                <w:szCs w:val="18"/>
                <w:lang w:val="en-US"/>
              </w:rPr>
              <w:t>'</w:t>
            </w:r>
            <w:r>
              <w:rPr>
                <w:color w:val="000000"/>
                <w:sz w:val="18"/>
                <w:szCs w:val="18"/>
              </w:rPr>
              <w:t>ястка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 i  </w:t>
            </w:r>
            <w:r>
              <w:rPr>
                <w:color w:val="000000"/>
                <w:sz w:val="18"/>
                <w:szCs w:val="18"/>
              </w:rPr>
              <w:t>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S63.0-2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306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тазового поясу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73.0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-кол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нного суглобу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color w:val="000000"/>
                <w:sz w:val="18"/>
                <w:szCs w:val="18"/>
              </w:rPr>
              <w:t>83.0-1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-гомiлково-ступневого суглобу i ступнi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S93.0-</w:t>
            </w:r>
            <w:r>
              <w:rPr>
                <w:color w:val="000000"/>
                <w:sz w:val="18"/>
                <w:szCs w:val="18"/>
                <w:lang w:val="uk-UA"/>
              </w:rPr>
              <w:t>1,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</w:t>
            </w:r>
          </w:p>
        </w:tc>
      </w:tr>
      <w:tr w:rsidR="00194448">
        <w:trPr>
          <w:trHeight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-декiлькох дiлянок тiла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5.11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T03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 w:rsidRPr="001528F7">
        <w:trPr>
          <w:trHeight w:hRule="exact" w:val="62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-розтягнення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перенапруження суглоб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зв'язок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вищезазначених локалізацій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5.12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S03.4-5,S13.4-6, S23.3-5,S33.5-7, S43.4-7, S53.4, S63.5-7,S73.1, S83.4-6, S93.4-6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684</w:t>
            </w:r>
          </w:p>
        </w:tc>
      </w:tr>
      <w:tr w:rsidR="00194448">
        <w:trPr>
          <w:trHeight w:hRule="exact" w:val="79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S00,01,05,10,11,</w:t>
            </w:r>
            <w:r>
              <w:rPr>
                <w:b/>
                <w:sz w:val="16"/>
                <w:szCs w:val="16"/>
                <w:lang w:val="en-US"/>
              </w:rPr>
              <w:t>15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25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35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45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55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S61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65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70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71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>75</w:t>
            </w:r>
            <w:r>
              <w:rPr>
                <w:b/>
                <w:sz w:val="16"/>
                <w:szCs w:val="16"/>
                <w:lang w:val="uk-UA"/>
              </w:rPr>
              <w:t xml:space="preserve">,80,81,85,90,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91,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95,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00.,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2615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1508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4195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в т.ч. травми ока та орбіти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uk-UA"/>
              </w:rPr>
              <w:t>S05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144</w:t>
            </w:r>
          </w:p>
        </w:tc>
      </w:tr>
      <w:tr w:rsidR="00194448" w:rsidRPr="001528F7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дкрит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i </w:t>
            </w:r>
            <w:r>
              <w:rPr>
                <w:color w:val="000000"/>
                <w:sz w:val="18"/>
                <w:szCs w:val="18"/>
              </w:rPr>
              <w:t>рани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S01, S11, S21, S31, S41, S51, S61, S71, S81, S91,T01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1311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tabs>
                <w:tab w:val="left" w:pos="2667"/>
              </w:tabs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кровоносних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судин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S15,25,35,45,55,65,75,85,95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Внутрішньочерепні травми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>S06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123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S26, S27, </w:t>
            </w:r>
            <w:r>
              <w:rPr>
                <w:b/>
                <w:sz w:val="16"/>
                <w:szCs w:val="16"/>
                <w:lang w:val="en-US"/>
              </w:rPr>
              <w:t>S36</w:t>
            </w:r>
            <w:r>
              <w:rPr>
                <w:b/>
                <w:sz w:val="16"/>
                <w:szCs w:val="16"/>
                <w:lang w:val="uk-UA"/>
              </w:rPr>
              <w:t>,</w:t>
            </w:r>
            <w:r>
              <w:rPr>
                <w:b/>
                <w:sz w:val="16"/>
                <w:szCs w:val="16"/>
                <w:lang w:val="en-US"/>
              </w:rPr>
              <w:t xml:space="preserve"> S37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травма серця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S26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травма органiв черевної порожнини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8.3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194448">
        <w:trPr>
          <w:trHeight w:hRule="exact" w:val="227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    </w:t>
            </w:r>
            <w:r>
              <w:rPr>
                <w:color w:val="000000"/>
                <w:sz w:val="18"/>
                <w:szCs w:val="18"/>
              </w:rPr>
              <w:t>травма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тазових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орган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S37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</w:tr>
      <w:tr w:rsidR="00194448" w:rsidRPr="001528F7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Травми нервів та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спинного мозку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S04, S14,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84,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>94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черепних нервiв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9.1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S04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4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2"/>
        <w:gridCol w:w="538"/>
        <w:gridCol w:w="1980"/>
        <w:gridCol w:w="540"/>
        <w:gridCol w:w="540"/>
        <w:gridCol w:w="540"/>
        <w:gridCol w:w="540"/>
        <w:gridCol w:w="540"/>
        <w:gridCol w:w="540"/>
        <w:gridCol w:w="540"/>
        <w:gridCol w:w="536"/>
        <w:gridCol w:w="567"/>
        <w:gridCol w:w="567"/>
        <w:gridCol w:w="568"/>
        <w:gridCol w:w="568"/>
        <w:gridCol w:w="567"/>
        <w:gridCol w:w="568"/>
        <w:gridCol w:w="568"/>
        <w:gridCol w:w="567"/>
        <w:gridCol w:w="567"/>
        <w:gridCol w:w="711"/>
        <w:gridCol w:w="740"/>
      </w:tblGrid>
      <w:tr w:rsidR="00194448">
        <w:trPr>
          <w:trHeight w:val="179"/>
        </w:trPr>
        <w:tc>
          <w:tcPr>
            <w:tcW w:w="26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18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116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7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1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4116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737"/>
        </w:trPr>
        <w:tc>
          <w:tcPr>
            <w:tcW w:w="262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порт.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340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Переломи в декількох ділянках тіла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4.0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T02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Вивихи, розтягнення,  деформація і травми зв’язок суглоба і прилеглих м'язів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5.0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S03,13,1</w:t>
            </w:r>
            <w:r>
              <w:rPr>
                <w:b/>
                <w:sz w:val="14"/>
                <w:szCs w:val="14"/>
                <w:lang w:val="en-US"/>
              </w:rPr>
              <w:t>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 S66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86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93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96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T03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82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157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483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2799</w:t>
            </w:r>
          </w:p>
        </w:tc>
      </w:tr>
      <w:tr w:rsidR="00194448">
        <w:trPr>
          <w:trHeight w:val="340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>з них: вивихи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зв'язок: -голови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S03.0-3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шиї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грудної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S23.0-2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</w:tr>
      <w:tr w:rsidR="00194448">
        <w:trPr>
          <w:trHeight w:val="284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-попереково</w:t>
            </w:r>
            <w:r>
              <w:rPr>
                <w:color w:val="000000"/>
                <w:sz w:val="16"/>
                <w:szCs w:val="16"/>
                <w:lang w:val="uk-UA"/>
              </w:rPr>
              <w:t>-крижово</w:t>
            </w:r>
            <w:r>
              <w:rPr>
                <w:color w:val="000000"/>
                <w:sz w:val="16"/>
                <w:szCs w:val="16"/>
              </w:rPr>
              <w:t>го 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дд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лу хребта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-</w:t>
            </w:r>
            <w:r>
              <w:rPr>
                <w:color w:val="000000"/>
                <w:sz w:val="16"/>
                <w:szCs w:val="16"/>
              </w:rPr>
              <w:t>плечового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S43.0-3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229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-</w:t>
            </w:r>
            <w:r>
              <w:rPr>
                <w:color w:val="000000"/>
                <w:sz w:val="16"/>
                <w:szCs w:val="16"/>
              </w:rPr>
              <w:t>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ктьового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S53.0-1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99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269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-зап'ястка 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 кист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</w:t>
            </w:r>
            <w:r>
              <w:rPr>
                <w:color w:val="000000"/>
                <w:sz w:val="14"/>
                <w:szCs w:val="14"/>
              </w:rPr>
              <w:t>63.0-2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336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-кульшового суглобу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тазового поясу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S73.0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-колiнного суглобу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5.9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S83.0-1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 -гомiлково-ступневого суглобу i ступнi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S93.0-</w:t>
            </w:r>
            <w:r>
              <w:rPr>
                <w:color w:val="000000"/>
                <w:sz w:val="14"/>
                <w:szCs w:val="14"/>
                <w:lang w:val="uk-UA"/>
              </w:rPr>
              <w:t>1,3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551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 -декiлькох дiлянок тiла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  <w:lang w:val="uk-UA"/>
              </w:rPr>
              <w:t>5.11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T03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color w:val="000000"/>
                <w:sz w:val="16"/>
                <w:szCs w:val="16"/>
              </w:rPr>
              <w:t xml:space="preserve">  -розтягнення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перенапруження суглоб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в 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 xml:space="preserve"> зв'язок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вищезазначених локалізацій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5.12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S03.4-5,13.4-6,23.3-5,33.5-7, S43.4-7, S53.4, S63.5-7,S73.1, S83.4-6, S93.4-6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821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Рани, поверхневі ушкодження та ушкодження судин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6.0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S00,01,05,10,11,</w:t>
            </w:r>
            <w:r>
              <w:rPr>
                <w:b/>
                <w:sz w:val="14"/>
                <w:szCs w:val="14"/>
                <w:lang w:val="en-US"/>
              </w:rPr>
              <w:t>15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25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35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45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51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S55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S60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65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70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71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>75</w:t>
            </w:r>
            <w:r>
              <w:rPr>
                <w:b/>
                <w:sz w:val="14"/>
                <w:szCs w:val="14"/>
                <w:lang w:val="uk-UA"/>
              </w:rPr>
              <w:t>,80,81,85,</w:t>
            </w:r>
            <w:r>
              <w:rPr>
                <w:b/>
                <w:sz w:val="14"/>
                <w:szCs w:val="14"/>
                <w:lang w:val="en-US"/>
              </w:rPr>
              <w:t xml:space="preserve"> S</w:t>
            </w:r>
            <w:r>
              <w:rPr>
                <w:b/>
                <w:sz w:val="14"/>
                <w:szCs w:val="14"/>
                <w:lang w:val="uk-UA"/>
              </w:rPr>
              <w:t xml:space="preserve">90,91,95, 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00.,</w:t>
            </w:r>
            <w:r>
              <w:rPr>
                <w:b/>
                <w:sz w:val="14"/>
                <w:szCs w:val="14"/>
                <w:lang w:val="en-US"/>
              </w:rPr>
              <w:t>T</w:t>
            </w:r>
            <w:r>
              <w:rPr>
                <w:b/>
                <w:sz w:val="14"/>
                <w:szCs w:val="14"/>
                <w:lang w:val="uk-UA"/>
              </w:rPr>
              <w:t>01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251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468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587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719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117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190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1621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6292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4"/>
                <w:szCs w:val="14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в т.ч. травми ока та орбіти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4"/>
                <w:szCs w:val="14"/>
                <w:lang w:val="uk-UA"/>
              </w:rPr>
            </w:pPr>
            <w:r>
              <w:rPr>
                <w:sz w:val="14"/>
                <w:szCs w:val="14"/>
                <w:lang w:val="uk-UA"/>
              </w:rPr>
              <w:t>6.1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  <w:lang w:val="uk-UA"/>
              </w:rPr>
              <w:t>S05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160</w:t>
            </w:r>
          </w:p>
        </w:tc>
      </w:tr>
      <w:tr w:rsidR="00194448" w:rsidRPr="001528F7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дкрит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i </w:t>
            </w:r>
            <w:r>
              <w:rPr>
                <w:color w:val="000000"/>
                <w:sz w:val="16"/>
                <w:szCs w:val="16"/>
              </w:rPr>
              <w:t>рани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S01, S11, S21, S31, S41, S51, S61, S71, S81, S91,T01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82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1514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tabs>
                <w:tab w:val="left" w:pos="2667"/>
              </w:tabs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кровоносних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судин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S15,25,35,45,55,65,75,85,95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Внутрішньочерепні травми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7.0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133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інших внутрішніх органів: грудної, черевної порожнини і таза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8.0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 xml:space="preserve">S26, S27, </w:t>
            </w:r>
            <w:r>
              <w:rPr>
                <w:b/>
                <w:sz w:val="14"/>
                <w:szCs w:val="14"/>
                <w:lang w:val="en-US"/>
              </w:rPr>
              <w:t>S36</w:t>
            </w:r>
            <w:r>
              <w:rPr>
                <w:b/>
                <w:sz w:val="14"/>
                <w:szCs w:val="14"/>
                <w:lang w:val="uk-UA"/>
              </w:rPr>
              <w:t>,</w:t>
            </w:r>
            <w:r>
              <w:rPr>
                <w:b/>
                <w:sz w:val="14"/>
                <w:szCs w:val="14"/>
                <w:lang w:val="en-US"/>
              </w:rPr>
              <w:t xml:space="preserve"> S37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з них: травма серця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iнших i неуточнених органiв грудної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S27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</w:rPr>
              <w:t xml:space="preserve">        травма органiв черевної порожнини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8.3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S36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>
        <w:trPr>
          <w:trHeight w:val="23"/>
        </w:trPr>
        <w:tc>
          <w:tcPr>
            <w:tcW w:w="262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4"/>
                <w:szCs w:val="14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       </w:t>
            </w:r>
            <w:r>
              <w:rPr>
                <w:color w:val="000000"/>
                <w:sz w:val="16"/>
                <w:szCs w:val="16"/>
              </w:rPr>
              <w:t>травма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тазових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орган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в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S37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Травми нервів та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спинного мозку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4"/>
                <w:szCs w:val="14"/>
                <w:lang w:val="uk-UA"/>
              </w:rPr>
            </w:pPr>
            <w:r>
              <w:rPr>
                <w:b/>
                <w:sz w:val="14"/>
                <w:szCs w:val="14"/>
                <w:lang w:val="uk-UA"/>
              </w:rPr>
              <w:t>9.0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ind w:hanging="108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4"/>
                <w:szCs w:val="14"/>
                <w:lang w:val="uk-UA"/>
              </w:rPr>
              <w:t>S04,14,24,34,44,54,64,74,84,94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</w:tr>
      <w:tr w:rsidR="00194448">
        <w:trPr>
          <w:trHeight w:val="227"/>
        </w:trPr>
        <w:tc>
          <w:tcPr>
            <w:tcW w:w="262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з них: черепних нервiв </w:t>
            </w:r>
          </w:p>
        </w:tc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</w:rPr>
              <w:t>S04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en-US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5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603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680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S34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S44,54,64,74,84,94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94448" w:rsidRPr="001528F7">
        <w:trPr>
          <w:trHeight w:hRule="exact" w:val="90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08,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38,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48,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58,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68,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78,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88,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97,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98,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04, </w:t>
            </w:r>
            <w:r>
              <w:rPr>
                <w:b/>
                <w:sz w:val="18"/>
                <w:szCs w:val="18"/>
                <w:lang w:val="en-US"/>
              </w:rPr>
              <w:t>T05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</w:t>
            </w:r>
          </w:p>
        </w:tc>
      </w:tr>
      <w:tr w:rsidR="00194448" w:rsidRPr="001528F7">
        <w:trPr>
          <w:trHeight w:hRule="exact" w:val="107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4E5639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4E563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них</w:t>
            </w:r>
            <w:r w:rsidRPr="004E5639">
              <w:rPr>
                <w:color w:val="000000"/>
                <w:sz w:val="18"/>
                <w:szCs w:val="18"/>
              </w:rPr>
              <w:t xml:space="preserve">: </w:t>
            </w:r>
            <w:r>
              <w:rPr>
                <w:color w:val="000000"/>
                <w:sz w:val="18"/>
                <w:szCs w:val="18"/>
              </w:rPr>
              <w:t>розтрощ</w:t>
            </w:r>
            <w:r>
              <w:rPr>
                <w:color w:val="000000"/>
                <w:sz w:val="18"/>
                <w:szCs w:val="18"/>
                <w:lang w:val="uk-UA"/>
              </w:rPr>
              <w:t>ення</w:t>
            </w:r>
            <w:r w:rsidRPr="004E5639">
              <w:rPr>
                <w:color w:val="000000"/>
                <w:sz w:val="18"/>
                <w:szCs w:val="18"/>
              </w:rPr>
              <w:t>: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голови</w:t>
            </w:r>
            <w:r w:rsidRPr="004E5639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шиї</w:t>
            </w:r>
            <w:r w:rsidRPr="004E5639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грудної</w:t>
            </w:r>
            <w:r w:rsidRPr="004E563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  <w:r w:rsidRPr="004E5639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живота</w:t>
            </w:r>
            <w:r w:rsidRPr="004E5639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8"/>
                <w:szCs w:val="18"/>
              </w:rPr>
              <w:t>тазу</w:t>
            </w:r>
            <w:r w:rsidRPr="004E5639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плеч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ового </w:t>
            </w:r>
            <w:r>
              <w:rPr>
                <w:color w:val="000000"/>
                <w:sz w:val="18"/>
                <w:szCs w:val="18"/>
              </w:rPr>
              <w:t>пояса</w:t>
            </w:r>
            <w:r>
              <w:rPr>
                <w:color w:val="000000"/>
                <w:sz w:val="18"/>
                <w:szCs w:val="18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17,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.0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.0-1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47,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67,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77,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87,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 xml:space="preserve">97,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194448" w:rsidRPr="001528F7">
        <w:trPr>
          <w:trHeight w:hRule="exact" w:val="680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F71F07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28</w:t>
            </w:r>
            <w:r>
              <w:rPr>
                <w:sz w:val="18"/>
                <w:szCs w:val="18"/>
                <w:lang w:val="en-US"/>
              </w:rPr>
              <w:t>.1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38</w:t>
            </w:r>
            <w:r>
              <w:rPr>
                <w:sz w:val="18"/>
                <w:szCs w:val="18"/>
                <w:lang w:val="en-US"/>
              </w:rPr>
              <w:t>.2-3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4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5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6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7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8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  <w:lang w:val="uk-UA"/>
              </w:rPr>
              <w:t>9</w:t>
            </w:r>
            <w:r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  <w:lang w:val="uk-UA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T</w:t>
            </w:r>
            <w:r>
              <w:rPr>
                <w:sz w:val="18"/>
                <w:szCs w:val="18"/>
                <w:lang w:val="uk-UA"/>
              </w:rPr>
              <w:t>0</w:t>
            </w: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194448" w:rsidRPr="001528F7">
        <w:trPr>
          <w:trHeight w:hRule="exact" w:val="907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ші </w:t>
            </w:r>
            <w:r>
              <w:rPr>
                <w:b/>
                <w:color w:val="000000"/>
                <w:sz w:val="18"/>
                <w:szCs w:val="18"/>
              </w:rPr>
              <w:t>травми уточн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>та неутн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ених </w:t>
            </w:r>
            <w:r>
              <w:rPr>
                <w:b/>
                <w:color w:val="000000"/>
                <w:sz w:val="18"/>
                <w:szCs w:val="18"/>
              </w:rPr>
              <w:t xml:space="preserve"> або множ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инних</w:t>
            </w:r>
            <w:r>
              <w:rPr>
                <w:b/>
                <w:color w:val="000000"/>
                <w:sz w:val="18"/>
                <w:szCs w:val="18"/>
              </w:rPr>
              <w:t xml:space="preserve"> д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лянок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 xml:space="preserve">S09,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19,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29,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39,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49,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>59, S69, S79,</w:t>
            </w:r>
            <w:r>
              <w:rPr>
                <w:b/>
                <w:sz w:val="18"/>
                <w:szCs w:val="18"/>
                <w:lang w:val="en-US"/>
              </w:rPr>
              <w:t xml:space="preserve"> S</w:t>
            </w:r>
            <w:r>
              <w:rPr>
                <w:b/>
                <w:sz w:val="18"/>
                <w:szCs w:val="18"/>
                <w:lang w:val="uk-UA"/>
              </w:rPr>
              <w:t xml:space="preserve">89, </w:t>
            </w:r>
            <w:r>
              <w:rPr>
                <w:b/>
                <w:sz w:val="18"/>
                <w:szCs w:val="18"/>
                <w:lang w:val="en-US"/>
              </w:rPr>
              <w:t>S</w:t>
            </w:r>
            <w:r>
              <w:rPr>
                <w:b/>
                <w:sz w:val="18"/>
                <w:szCs w:val="18"/>
                <w:lang w:val="uk-UA"/>
              </w:rPr>
              <w:t xml:space="preserve">99,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 xml:space="preserve">06,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07</w:t>
            </w:r>
            <w:r>
              <w:rPr>
                <w:b/>
                <w:sz w:val="18"/>
                <w:szCs w:val="18"/>
                <w:lang w:val="en-US"/>
              </w:rPr>
              <w:t xml:space="preserve"> T</w:t>
            </w:r>
            <w:r>
              <w:rPr>
                <w:b/>
                <w:sz w:val="18"/>
                <w:szCs w:val="18"/>
                <w:lang w:val="uk-UA"/>
              </w:rPr>
              <w:t xml:space="preserve">09, </w:t>
            </w:r>
            <w:r>
              <w:rPr>
                <w:b/>
                <w:sz w:val="18"/>
                <w:szCs w:val="18"/>
                <w:lang w:val="en-US"/>
              </w:rPr>
              <w:t>T</w:t>
            </w:r>
            <w:r>
              <w:rPr>
                <w:b/>
                <w:sz w:val="18"/>
                <w:szCs w:val="18"/>
                <w:lang w:val="uk-UA"/>
              </w:rPr>
              <w:t>11,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sz w:val="18"/>
                <w:szCs w:val="18"/>
                <w:lang w:val="uk-UA"/>
              </w:rPr>
              <w:t>T13, T14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100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F71F0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S09, S19, S29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</w:tr>
      <w:tr w:rsidR="00194448">
        <w:trPr>
          <w:trHeight w:hRule="exact" w:val="62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T07, T09, T11, T13, T14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дки проникнення сторон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нього </w:t>
            </w:r>
            <w:r>
              <w:rPr>
                <w:b/>
                <w:color w:val="000000"/>
                <w:sz w:val="18"/>
                <w:szCs w:val="18"/>
              </w:rPr>
              <w:t>т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ла через природн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й отв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р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T15-T19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558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619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 них: стороннє тiло в зовнiшнiй частинi ока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вусi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дихальних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T17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травному трактi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284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cтороннє тiло в сечостатевих шляхах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T19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6</w:t>
      </w:r>
      <w:r>
        <w:rPr>
          <w:b/>
          <w:sz w:val="18"/>
          <w:szCs w:val="18"/>
        </w:rPr>
        <w:t xml:space="preserve"> ф.№  071-2</w:t>
      </w:r>
      <w:r>
        <w:rPr>
          <w:sz w:val="18"/>
          <w:szCs w:val="18"/>
        </w:rPr>
        <w:t>/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8"/>
        <w:gridCol w:w="540"/>
        <w:gridCol w:w="1980"/>
        <w:gridCol w:w="540"/>
        <w:gridCol w:w="540"/>
        <w:gridCol w:w="540"/>
        <w:gridCol w:w="540"/>
        <w:gridCol w:w="540"/>
        <w:gridCol w:w="540"/>
        <w:gridCol w:w="540"/>
        <w:gridCol w:w="678"/>
        <w:gridCol w:w="451"/>
        <w:gridCol w:w="491"/>
        <w:gridCol w:w="671"/>
        <w:gridCol w:w="596"/>
        <w:gridCol w:w="664"/>
        <w:gridCol w:w="540"/>
        <w:gridCol w:w="540"/>
        <w:gridCol w:w="540"/>
        <w:gridCol w:w="540"/>
        <w:gridCol w:w="540"/>
        <w:gridCol w:w="694"/>
      </w:tblGrid>
      <w:tr w:rsidR="00194448">
        <w:trPr>
          <w:trHeight w:val="179"/>
        </w:trPr>
        <w:tc>
          <w:tcPr>
            <w:tcW w:w="262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</w:tc>
        <w:tc>
          <w:tcPr>
            <w:tcW w:w="5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071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3960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69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0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виробничі</w:t>
            </w:r>
          </w:p>
        </w:tc>
        <w:tc>
          <w:tcPr>
            <w:tcW w:w="337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6"/>
                <w:szCs w:val="16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6"/>
                <w:szCs w:val="16"/>
                <w:lang w:val="en-US"/>
              </w:rPr>
              <w:t>язані з виробництвом</w:t>
            </w:r>
          </w:p>
        </w:tc>
        <w:tc>
          <w:tcPr>
            <w:tcW w:w="3960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9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на рiвнi шиї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  <w:r>
              <w:rPr>
                <w:color w:val="000000"/>
                <w:sz w:val="18"/>
                <w:szCs w:val="18"/>
                <w:lang w:val="uk-UA"/>
              </w:rPr>
              <w:t>травма нервів і спинного мозку</w:t>
            </w:r>
            <w:r>
              <w:rPr>
                <w:color w:val="000000"/>
                <w:sz w:val="18"/>
                <w:szCs w:val="18"/>
              </w:rPr>
              <w:t xml:space="preserve"> в грудному вiддiлi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S24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Травма </w:t>
            </w:r>
            <w:r>
              <w:rPr>
                <w:color w:val="000000"/>
                <w:sz w:val="18"/>
                <w:szCs w:val="18"/>
              </w:rPr>
              <w:t>нервiв i поперекового вiддiлу спиннного мозку на рiвнi живота</w:t>
            </w:r>
            <w:r>
              <w:rPr>
                <w:color w:val="000000"/>
                <w:sz w:val="18"/>
                <w:szCs w:val="18"/>
                <w:lang w:val="uk-UA"/>
              </w:rPr>
              <w:t>, нижньої частини спини і тазу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S34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bottom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uk-UA"/>
              </w:rPr>
              <w:t xml:space="preserve">  травма нерв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в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нших в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дд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 тулуба та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  <w:lang w:val="uk-UA"/>
              </w:rPr>
              <w:t>вок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9.5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S44,54,64,74,84,94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</w:tr>
      <w:tr w:rsidR="00194448" w:rsidRPr="001528F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Розтрощення та травматична ампутація уточнених та множинних ділянок тіла 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10.0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08,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18,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28,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38,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48,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58,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68,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78,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88,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97, </w:t>
            </w:r>
            <w:r>
              <w:rPr>
                <w:b/>
                <w:sz w:val="16"/>
                <w:szCs w:val="16"/>
                <w:lang w:val="en-US"/>
              </w:rPr>
              <w:t>S</w:t>
            </w:r>
            <w:r>
              <w:rPr>
                <w:b/>
                <w:sz w:val="16"/>
                <w:szCs w:val="16"/>
                <w:lang w:val="uk-UA"/>
              </w:rPr>
              <w:t xml:space="preserve">98,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04, </w:t>
            </w:r>
            <w:r>
              <w:rPr>
                <w:b/>
                <w:sz w:val="16"/>
                <w:szCs w:val="16"/>
                <w:lang w:val="en-US"/>
              </w:rPr>
              <w:t>T05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</w:tr>
      <w:tr w:rsidR="00194448" w:rsidRPr="001528F7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4E5639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4E563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них</w:t>
            </w:r>
            <w:r w:rsidRPr="004E5639">
              <w:rPr>
                <w:color w:val="000000"/>
                <w:sz w:val="16"/>
                <w:szCs w:val="16"/>
              </w:rPr>
              <w:t xml:space="preserve">: </w:t>
            </w:r>
            <w:r>
              <w:rPr>
                <w:color w:val="000000"/>
                <w:sz w:val="16"/>
                <w:szCs w:val="16"/>
              </w:rPr>
              <w:t>розтрощ</w:t>
            </w:r>
            <w:r>
              <w:rPr>
                <w:color w:val="000000"/>
                <w:sz w:val="16"/>
                <w:szCs w:val="16"/>
                <w:lang w:val="uk-UA"/>
              </w:rPr>
              <w:t>ення</w:t>
            </w:r>
            <w:r w:rsidRPr="004E5639">
              <w:rPr>
                <w:color w:val="000000"/>
                <w:sz w:val="16"/>
                <w:szCs w:val="16"/>
              </w:rPr>
              <w:t>: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голови</w:t>
            </w:r>
            <w:r w:rsidRPr="004E5639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шиї</w:t>
            </w:r>
            <w:r w:rsidRPr="004E5639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 </w:t>
            </w:r>
            <w:r>
              <w:rPr>
                <w:color w:val="000000"/>
                <w:sz w:val="16"/>
                <w:szCs w:val="16"/>
              </w:rPr>
              <w:t>грудної</w:t>
            </w:r>
            <w:r w:rsidRPr="004E5639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кл</w:t>
            </w:r>
            <w:r>
              <w:rPr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color w:val="000000"/>
                <w:sz w:val="16"/>
                <w:szCs w:val="16"/>
              </w:rPr>
              <w:t>тки</w:t>
            </w:r>
            <w:r w:rsidRPr="004E5639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живота</w:t>
            </w:r>
            <w:r w:rsidRPr="004E5639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нижньої частини спини, </w:t>
            </w:r>
            <w:r>
              <w:rPr>
                <w:color w:val="000000"/>
                <w:sz w:val="16"/>
                <w:szCs w:val="16"/>
              </w:rPr>
              <w:t>тазу</w:t>
            </w:r>
            <w:r w:rsidRPr="004E5639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плеч</w:t>
            </w:r>
            <w:r>
              <w:rPr>
                <w:color w:val="000000"/>
                <w:sz w:val="16"/>
                <w:szCs w:val="16"/>
                <w:lang w:val="uk-UA"/>
              </w:rPr>
              <w:t xml:space="preserve">ового </w:t>
            </w:r>
            <w:r>
              <w:rPr>
                <w:color w:val="000000"/>
                <w:sz w:val="16"/>
                <w:szCs w:val="16"/>
              </w:rPr>
              <w:t>пояса</w:t>
            </w:r>
            <w:r>
              <w:rPr>
                <w:color w:val="000000"/>
                <w:sz w:val="16"/>
                <w:szCs w:val="16"/>
                <w:lang w:val="uk-UA"/>
              </w:rPr>
              <w:t>, плеча, передпліччя, зап’ястка і кісті, кульшового суглобу, декількох ділянок тіла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17,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28</w:t>
            </w:r>
            <w:r>
              <w:rPr>
                <w:sz w:val="16"/>
                <w:szCs w:val="16"/>
                <w:lang w:val="en-US"/>
              </w:rPr>
              <w:t>.0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38</w:t>
            </w:r>
            <w:r>
              <w:rPr>
                <w:sz w:val="16"/>
                <w:szCs w:val="16"/>
                <w:lang w:val="en-US"/>
              </w:rPr>
              <w:t>.0-1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47,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7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67,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77,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87,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 xml:space="preserve">97,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 w:rsidRPr="00F71F07">
              <w:rPr>
                <w:color w:val="000000"/>
                <w:sz w:val="18"/>
                <w:szCs w:val="18"/>
              </w:rPr>
              <w:t xml:space="preserve">     </w:t>
            </w:r>
            <w:r>
              <w:rPr>
                <w:color w:val="000000"/>
                <w:sz w:val="18"/>
                <w:szCs w:val="18"/>
              </w:rPr>
              <w:t>травматичн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ампутац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ї вищезазначених 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1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28</w:t>
            </w:r>
            <w:r>
              <w:rPr>
                <w:sz w:val="16"/>
                <w:szCs w:val="16"/>
                <w:lang w:val="en-US"/>
              </w:rPr>
              <w:t>.1</w:t>
            </w:r>
            <w:r>
              <w:rPr>
                <w:sz w:val="16"/>
                <w:szCs w:val="16"/>
                <w:lang w:val="uk-UA"/>
              </w:rPr>
              <w:t>, 38</w:t>
            </w:r>
            <w:r>
              <w:rPr>
                <w:sz w:val="16"/>
                <w:szCs w:val="16"/>
                <w:lang w:val="en-US"/>
              </w:rPr>
              <w:t>.2-3</w:t>
            </w:r>
            <w:r>
              <w:rPr>
                <w:sz w:val="16"/>
                <w:szCs w:val="16"/>
                <w:lang w:val="uk-UA"/>
              </w:rPr>
              <w:t>, 4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S</w:t>
            </w:r>
            <w:r>
              <w:rPr>
                <w:sz w:val="16"/>
                <w:szCs w:val="16"/>
                <w:lang w:val="uk-UA"/>
              </w:rPr>
              <w:t>5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6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7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8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>, 9</w:t>
            </w:r>
            <w:r>
              <w:rPr>
                <w:sz w:val="16"/>
                <w:szCs w:val="16"/>
                <w:lang w:val="en-US"/>
              </w:rPr>
              <w:t>8</w:t>
            </w:r>
            <w:r>
              <w:rPr>
                <w:sz w:val="16"/>
                <w:szCs w:val="16"/>
                <w:lang w:val="uk-UA"/>
              </w:rPr>
              <w:t xml:space="preserve">, </w:t>
            </w:r>
            <w:r>
              <w:rPr>
                <w:sz w:val="16"/>
                <w:szCs w:val="16"/>
                <w:lang w:val="en-US"/>
              </w:rPr>
              <w:t>T</w:t>
            </w:r>
            <w:r>
              <w:rPr>
                <w:sz w:val="16"/>
                <w:szCs w:val="16"/>
                <w:lang w:val="uk-UA"/>
              </w:rPr>
              <w:t>0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</w:tr>
      <w:tr w:rsidR="00194448">
        <w:trPr>
          <w:trHeight w:val="27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ші </w:t>
            </w:r>
            <w:r>
              <w:rPr>
                <w:b/>
                <w:color w:val="000000"/>
                <w:sz w:val="16"/>
                <w:szCs w:val="16"/>
              </w:rPr>
              <w:t>травми уточн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>та неутн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ених </w:t>
            </w:r>
            <w:r>
              <w:rPr>
                <w:b/>
                <w:color w:val="000000"/>
                <w:sz w:val="16"/>
                <w:szCs w:val="16"/>
              </w:rPr>
              <w:t xml:space="preserve"> або множ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инних </w:t>
            </w:r>
            <w:r>
              <w:rPr>
                <w:b/>
                <w:color w:val="000000"/>
                <w:sz w:val="16"/>
                <w:szCs w:val="16"/>
              </w:rPr>
              <w:t xml:space="preserve"> д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лянок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uk-UA"/>
              </w:rPr>
              <w:t xml:space="preserve">S09,19,29,39,49,59,69, S79,89,99,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 xml:space="preserve">06,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07</w:t>
            </w:r>
            <w:r>
              <w:rPr>
                <w:b/>
                <w:sz w:val="16"/>
                <w:szCs w:val="16"/>
                <w:lang w:val="en-US"/>
              </w:rPr>
              <w:t xml:space="preserve"> T</w:t>
            </w:r>
            <w:r>
              <w:rPr>
                <w:b/>
                <w:sz w:val="16"/>
                <w:szCs w:val="16"/>
                <w:lang w:val="uk-UA"/>
              </w:rPr>
              <w:t xml:space="preserve">09, </w:t>
            </w:r>
            <w:r>
              <w:rPr>
                <w:b/>
                <w:sz w:val="16"/>
                <w:szCs w:val="16"/>
                <w:lang w:val="en-US"/>
              </w:rPr>
              <w:t>T</w:t>
            </w:r>
            <w:r>
              <w:rPr>
                <w:b/>
                <w:sz w:val="16"/>
                <w:szCs w:val="16"/>
                <w:lang w:val="uk-UA"/>
              </w:rPr>
              <w:t>11,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  <w:lang w:val="uk-UA"/>
              </w:rPr>
              <w:t>T13, T14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112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інші та неуточнені травми </w:t>
            </w:r>
            <w:r>
              <w:rPr>
                <w:color w:val="000000"/>
                <w:sz w:val="18"/>
                <w:szCs w:val="18"/>
              </w:rPr>
              <w:t>голови, шиї, грудної кл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тки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S09, S19, S29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194448">
        <w:trPr>
          <w:trHeight w:val="56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Множ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инні </w:t>
            </w:r>
            <w:r>
              <w:rPr>
                <w:color w:val="000000"/>
                <w:sz w:val="18"/>
                <w:szCs w:val="18"/>
              </w:rPr>
              <w:t xml:space="preserve">та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нш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травми,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що охоплюють дек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ька </w:t>
            </w:r>
            <w:r>
              <w:rPr>
                <w:color w:val="000000"/>
                <w:sz w:val="18"/>
                <w:szCs w:val="18"/>
              </w:rPr>
              <w:t>д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лянок 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ла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на неуточненому та уточненому рівнях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T07, T09, T11, T13, T14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57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6"/>
                <w:szCs w:val="16"/>
              </w:rPr>
              <w:t>Насл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дки проникнення сторон</w:t>
            </w:r>
            <w:r>
              <w:rPr>
                <w:b/>
                <w:color w:val="000000"/>
                <w:sz w:val="16"/>
                <w:szCs w:val="16"/>
                <w:lang w:val="uk-UA"/>
              </w:rPr>
              <w:t xml:space="preserve">нього </w:t>
            </w:r>
            <w:r>
              <w:rPr>
                <w:b/>
                <w:color w:val="000000"/>
                <w:sz w:val="16"/>
                <w:szCs w:val="16"/>
              </w:rPr>
              <w:t>т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ла через природн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й отв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i</w:t>
            </w:r>
            <w:r>
              <w:rPr>
                <w:b/>
                <w:color w:val="000000"/>
                <w:sz w:val="16"/>
                <w:szCs w:val="16"/>
              </w:rPr>
              <w:t>р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12.0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T15-T19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651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>з них: стороннє тiло в зовнiшнiй частинi ока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  <w:lang w:val="en-US"/>
              </w:rPr>
              <w:t>12.1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T15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166</w:t>
            </w:r>
          </w:p>
        </w:tc>
      </w:tr>
      <w:tr w:rsidR="00194448">
        <w:trPr>
          <w:trHeight w:val="23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вусi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дихальних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</w:tr>
      <w:tr w:rsidR="00194448">
        <w:trPr>
          <w:trHeight w:val="227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травному трактi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T18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194448">
        <w:trPr>
          <w:trHeight w:val="340"/>
        </w:trPr>
        <w:tc>
          <w:tcPr>
            <w:tcW w:w="262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</w:rPr>
              <w:t xml:space="preserve">        cтороннє тiло в сечостатевих шляхах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12.5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T19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</w:tbl>
    <w:p w:rsidR="00194448" w:rsidRDefault="00194448">
      <w:pPr>
        <w:rPr>
          <w:color w:val="000000"/>
          <w:sz w:val="18"/>
          <w:szCs w:val="18"/>
          <w:lang w:val="en-GB"/>
        </w:rPr>
        <w:sectPr w:rsidR="00194448">
          <w:pgSz w:w="16838" w:h="11906" w:orient="landscape"/>
          <w:pgMar w:top="567" w:right="567" w:bottom="567" w:left="567" w:header="720" w:footer="720" w:gutter="0"/>
          <w:cols w:space="720"/>
          <w:docGrid w:linePitch="360"/>
        </w:sectPr>
      </w:pPr>
    </w:p>
    <w:p w:rsidR="00194448" w:rsidRDefault="00194448">
      <w:pPr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7</w:t>
      </w:r>
      <w:r>
        <w:rPr>
          <w:b/>
          <w:sz w:val="18"/>
          <w:szCs w:val="18"/>
        </w:rPr>
        <w:t xml:space="preserve"> ф.№  071-2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284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>
        <w:trPr>
          <w:trHeight w:hRule="exact" w:val="302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</w:tr>
      <w:tr w:rsidR="00194448">
        <w:trPr>
          <w:trHeight w:hRule="exact" w:val="799"/>
          <w:tblHeader/>
        </w:trPr>
        <w:tc>
          <w:tcPr>
            <w:tcW w:w="34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>
              <w:rPr>
                <w:b/>
                <w:bCs/>
                <w:sz w:val="18"/>
                <w:szCs w:val="18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8"/>
                <w:szCs w:val="18"/>
                <w:lang w:val="uk-UA"/>
              </w:rPr>
              <w:t>В</w:t>
            </w:r>
            <w:r w:rsidR="00194448">
              <w:rPr>
                <w:b/>
                <w:bCs/>
                <w:sz w:val="18"/>
                <w:szCs w:val="18"/>
                <w:lang w:val="uk-UA"/>
              </w:rPr>
              <w:t>сього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right="67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11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T20-T32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T21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</w:t>
            </w: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T23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731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  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-оксиду вуглецю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                -отруйних речовин в грибах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>15.3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28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Синдроми жорстокого поводження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</w:tr>
      <w:tr w:rsidR="00194448">
        <w:trPr>
          <w:trHeight w:hRule="exact" w:val="454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Iн.та неуточн.наслiдки  впливу зовн.причин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49</w:t>
            </w:r>
          </w:p>
        </w:tc>
      </w:tr>
      <w:tr w:rsidR="00194448">
        <w:trPr>
          <w:trHeight w:hRule="exact" w:val="255"/>
          <w:tblHeader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вiдмороження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17.1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194448">
        <w:trPr>
          <w:trHeight w:hRule="exact" w:val="255"/>
        </w:trPr>
        <w:tc>
          <w:tcPr>
            <w:tcW w:w="340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17.5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194448" w:rsidRDefault="00194448">
      <w:pPr>
        <w:pageBreakBefore/>
        <w:jc w:val="right"/>
        <w:rPr>
          <w:b/>
          <w:color w:val="000000"/>
          <w:spacing w:val="-2"/>
          <w:sz w:val="18"/>
          <w:szCs w:val="18"/>
        </w:rPr>
      </w:pPr>
      <w:bookmarkStart w:id="5" w:name="%D0%A1%D1%82%D0%BE%D1%80"/>
      <w:bookmarkEnd w:id="5"/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en-US"/>
        </w:rPr>
        <w:t>8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21"/>
        <w:gridCol w:w="539"/>
        <w:gridCol w:w="1596"/>
        <w:gridCol w:w="474"/>
        <w:gridCol w:w="546"/>
        <w:gridCol w:w="617"/>
        <w:gridCol w:w="546"/>
        <w:gridCol w:w="521"/>
        <w:gridCol w:w="11"/>
        <w:gridCol w:w="539"/>
        <w:gridCol w:w="555"/>
        <w:gridCol w:w="576"/>
        <w:gridCol w:w="546"/>
        <w:gridCol w:w="476"/>
        <w:gridCol w:w="729"/>
        <w:gridCol w:w="573"/>
        <w:gridCol w:w="711"/>
        <w:gridCol w:w="521"/>
        <w:gridCol w:w="557"/>
        <w:gridCol w:w="485"/>
        <w:gridCol w:w="564"/>
        <w:gridCol w:w="792"/>
        <w:gridCol w:w="884"/>
      </w:tblGrid>
      <w:tr w:rsidR="00194448">
        <w:trPr>
          <w:trHeight w:val="284"/>
        </w:trPr>
        <w:tc>
          <w:tcPr>
            <w:tcW w:w="262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3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5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36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03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1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2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03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3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84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Термiчнi та хiмiчнi опiки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</w:rPr>
              <w:t>T20-T32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157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- голови i шиї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-тулуба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13.2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T21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-плечового пояса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верхньої 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 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м зап'ястку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</w:rPr>
              <w:t>13.3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 xml:space="preserve">    -зап'ястка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кист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T23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65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-кульшового суглобу 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нижн.к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нц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вки,кр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м гом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color w:val="000000"/>
                <w:sz w:val="18"/>
                <w:szCs w:val="18"/>
              </w:rPr>
              <w:t>лково-ступнев</w:t>
            </w:r>
            <w:r>
              <w:rPr>
                <w:color w:val="000000"/>
                <w:sz w:val="18"/>
                <w:szCs w:val="18"/>
                <w:lang w:val="uk-UA"/>
              </w:rPr>
              <w:t>ого суглобу і ступні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T24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25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    -</w:t>
            </w:r>
            <w:r>
              <w:rPr>
                <w:color w:val="000000"/>
                <w:sz w:val="18"/>
                <w:szCs w:val="18"/>
              </w:rPr>
              <w:t>ока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та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придаткового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апарату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13.6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T26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</w:tr>
      <w:tr w:rsidR="00194448">
        <w:trPr>
          <w:trHeight w:val="2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  <w:lang w:val="uk-UA"/>
              </w:rPr>
            </w:pPr>
            <w:r>
              <w:rPr>
                <w:color w:val="000000"/>
                <w:sz w:val="18"/>
                <w:szCs w:val="18"/>
                <w:lang w:val="en-GB"/>
              </w:rPr>
              <w:t xml:space="preserve"> - </w:t>
            </w:r>
            <w:r>
              <w:rPr>
                <w:color w:val="000000"/>
                <w:sz w:val="18"/>
                <w:szCs w:val="18"/>
                <w:lang w:val="uk-UA"/>
              </w:rPr>
              <w:t>інших ділянок тіла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13.7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T25,T27-T32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Отруєння лiками та бiологiчними речовинами 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T36-T50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з них: отруєння наркотиками i психодислептиками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T40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отруєння протисудомними, седативними, снодiйними </w:t>
            </w:r>
            <w:r>
              <w:rPr>
                <w:color w:val="000000"/>
                <w:sz w:val="18"/>
                <w:szCs w:val="18"/>
                <w:lang w:val="uk-UA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протипаркінсонічними </w:t>
            </w:r>
            <w:r>
              <w:rPr>
                <w:color w:val="000000"/>
                <w:sz w:val="18"/>
                <w:szCs w:val="18"/>
              </w:rPr>
              <w:t>препарат</w:t>
            </w:r>
            <w:r>
              <w:rPr>
                <w:color w:val="000000"/>
                <w:sz w:val="18"/>
                <w:szCs w:val="18"/>
                <w:lang w:val="uk-UA"/>
              </w:rPr>
              <w:t>ами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14.2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T42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   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Токсична дiя речовин, переважно немедичн.призначення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T51-T65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49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з них токсична дiя: -алкоголю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T51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</w:tr>
      <w:tr w:rsidR="00194448">
        <w:trPr>
          <w:trHeight w:val="2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   -оксиду вуглецю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T58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uk-UA"/>
              </w:rPr>
            </w:pPr>
            <w:r>
              <w:rPr>
                <w:color w:val="000000"/>
                <w:sz w:val="18"/>
                <w:szCs w:val="18"/>
              </w:rPr>
              <w:t xml:space="preserve">     -отруйних речовин в грибах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uk-UA"/>
              </w:rPr>
              <w:t>15.3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T62.0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Синдроми жорстокого поводження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16.0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T74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</w:tr>
      <w:tr w:rsidR="00194448">
        <w:trPr>
          <w:trHeight w:val="23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Iн.та неуточн.наслiдки  впливу зовн.причин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17.0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T33-35,66-73,75-78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52</w:t>
            </w:r>
          </w:p>
        </w:tc>
      </w:tr>
      <w:tr w:rsidR="00194448">
        <w:trPr>
          <w:trHeight w:val="242"/>
        </w:trPr>
        <w:tc>
          <w:tcPr>
            <w:tcW w:w="26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з них: вiдмороження</w:t>
            </w:r>
          </w:p>
        </w:tc>
        <w:tc>
          <w:tcPr>
            <w:tcW w:w="53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  <w:lang w:val="en-GB"/>
              </w:rPr>
              <w:t>17.1</w:t>
            </w:r>
          </w:p>
        </w:tc>
        <w:tc>
          <w:tcPr>
            <w:tcW w:w="159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T33-35</w:t>
            </w:r>
          </w:p>
        </w:tc>
        <w:tc>
          <w:tcPr>
            <w:tcW w:w="47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194448">
        <w:trPr>
          <w:trHeight w:val="279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променева хвороба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17.2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T66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194448">
        <w:trPr>
          <w:trHeight w:val="256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тепловий i сонячний удар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17.3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T67.0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</w:tr>
      <w:tr w:rsidR="00194448">
        <w:trPr>
          <w:trHeight w:val="287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асфiксiя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17.4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T71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  <w:tr w:rsidR="00194448">
        <w:trPr>
          <w:trHeight w:val="264"/>
        </w:trPr>
        <w:tc>
          <w:tcPr>
            <w:tcW w:w="26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        анафiлактичний шок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>17.5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>T78.0-T78.2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  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194448" w:rsidRDefault="00194448"/>
    <w:p w:rsidR="00194448" w:rsidRDefault="00194448">
      <w:pPr>
        <w:pageBreakBefore/>
        <w:jc w:val="right"/>
        <w:rPr>
          <w:b/>
          <w:color w:val="000000"/>
          <w:spacing w:val="-2"/>
          <w:sz w:val="15"/>
          <w:szCs w:val="15"/>
        </w:rPr>
      </w:pPr>
      <w:r>
        <w:rPr>
          <w:b/>
          <w:sz w:val="18"/>
          <w:szCs w:val="18"/>
          <w:lang w:val="uk-UA"/>
        </w:rPr>
        <w:lastRenderedPageBreak/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9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851"/>
        <w:gridCol w:w="2224"/>
        <w:gridCol w:w="753"/>
        <w:gridCol w:w="850"/>
        <w:gridCol w:w="851"/>
        <w:gridCol w:w="708"/>
        <w:gridCol w:w="993"/>
        <w:gridCol w:w="953"/>
        <w:gridCol w:w="851"/>
        <w:gridCol w:w="851"/>
        <w:gridCol w:w="851"/>
        <w:gridCol w:w="851"/>
        <w:gridCol w:w="881"/>
      </w:tblGrid>
      <w:tr w:rsidR="00194448">
        <w:trPr>
          <w:trHeight w:hRule="exact" w:val="466"/>
          <w:tblHeader/>
        </w:trPr>
        <w:tc>
          <w:tcPr>
            <w:tcW w:w="3402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left="672" w:right="30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24" w:type="dxa"/>
            <w:vMerge w:val="restart"/>
            <w:tcBorders>
              <w:top w:val="single" w:sz="12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shd w:val="clear" w:color="auto" w:fill="FFFFFF"/>
              <w:spacing w:line="206" w:lineRule="exac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  <w:p w:rsidR="00194448" w:rsidRDefault="001944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93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8"/>
                <w:szCs w:val="18"/>
                <w:lang w:val="uk-UA"/>
              </w:rPr>
              <w:t>У дорослих</w:t>
            </w:r>
          </w:p>
        </w:tc>
      </w:tr>
      <w:tr w:rsidR="00194448">
        <w:trPr>
          <w:trHeight w:hRule="exact" w:val="288"/>
        </w:trPr>
        <w:tc>
          <w:tcPr>
            <w:tcW w:w="3402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415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523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82" w:lineRule="exact"/>
              <w:ind w:left="456" w:right="542"/>
              <w:jc w:val="center"/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</w:rPr>
              <w:t>язані з вир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обництвом</w:t>
            </w:r>
          </w:p>
        </w:tc>
      </w:tr>
      <w:tr w:rsidR="00194448">
        <w:trPr>
          <w:trHeight w:hRule="exact" w:val="691"/>
        </w:trPr>
        <w:tc>
          <w:tcPr>
            <w:tcW w:w="340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2224" w:type="dxa"/>
            <w:vMerge/>
            <w:tcBorders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napToGrid w:val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В промисловості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 с/гос-</w:t>
            </w:r>
          </w:p>
          <w:p w:rsidR="00194448" w:rsidRDefault="00194448">
            <w:pPr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под.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–транспорт.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порт.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тивні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AA1CC9">
            <w:pPr>
              <w:jc w:val="center"/>
            </w:pPr>
            <w:r>
              <w:rPr>
                <w:b/>
                <w:bCs/>
                <w:sz w:val="16"/>
                <w:szCs w:val="16"/>
                <w:lang w:val="uk-UA"/>
              </w:rPr>
              <w:t>В</w:t>
            </w:r>
            <w:r w:rsidR="00194448">
              <w:rPr>
                <w:b/>
                <w:bCs/>
                <w:sz w:val="16"/>
                <w:szCs w:val="16"/>
                <w:lang w:val="uk-UA"/>
              </w:rPr>
              <w:t>сього</w:t>
            </w:r>
          </w:p>
        </w:tc>
      </w:tr>
      <w:tr w:rsidR="00194448">
        <w:trPr>
          <w:trHeight w:hRule="exact" w:val="290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А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Б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В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7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sz w:val="15"/>
                <w:szCs w:val="15"/>
                <w:lang w:val="uk-UA"/>
              </w:rPr>
              <w:t>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color w:val="000000"/>
                <w:sz w:val="15"/>
                <w:szCs w:val="15"/>
                <w:lang w:val="uk-UA"/>
              </w:rPr>
            </w:pPr>
            <w:r>
              <w:rPr>
                <w:b/>
                <w:color w:val="000000"/>
                <w:sz w:val="16"/>
                <w:szCs w:val="16"/>
                <w:lang w:val="uk-UA"/>
              </w:rPr>
              <w:t>10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11</w:t>
            </w:r>
          </w:p>
        </w:tc>
      </w:tr>
      <w:tr w:rsidR="00194448">
        <w:trPr>
          <w:trHeight w:hRule="exact" w:val="1077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 </w:t>
            </w:r>
            <w:r>
              <w:rPr>
                <w:b/>
                <w:color w:val="000000"/>
                <w:sz w:val="18"/>
                <w:szCs w:val="18"/>
              </w:rPr>
              <w:t>Деякi раннi ускладнення травми та ускладн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ення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що виникають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при хірургічному та терапевтичному втручанні, не класіфіковані в інших рубриках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Всього травм (без вiддаленних наслiдкiв)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7771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4512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104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12559</w:t>
            </w:r>
          </w:p>
        </w:tc>
      </w:tr>
      <w:tr w:rsidR="00194448">
        <w:trPr>
          <w:trHeight w:hRule="exact" w:val="454"/>
        </w:trPr>
        <w:tc>
          <w:tcPr>
            <w:tcW w:w="3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Кр.того: наслiдки травм та отруєнь та iн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впливiв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</w:t>
            </w:r>
          </w:p>
        </w:tc>
        <w:tc>
          <w:tcPr>
            <w:tcW w:w="222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</w:rPr>
              <w:t>T90-98</w:t>
            </w:r>
          </w:p>
        </w:tc>
        <w:tc>
          <w:tcPr>
            <w:tcW w:w="7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9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FFFFFF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1258</w:t>
            </w:r>
          </w:p>
        </w:tc>
      </w:tr>
    </w:tbl>
    <w:p w:rsidR="00194448" w:rsidRDefault="00194448">
      <w:pPr>
        <w:rPr>
          <w:lang w:val="uk-UA"/>
        </w:rPr>
      </w:pPr>
    </w:p>
    <w:p w:rsidR="00194448" w:rsidRDefault="00194448">
      <w:pPr>
        <w:jc w:val="right"/>
        <w:rPr>
          <w:b/>
          <w:color w:val="000000"/>
          <w:spacing w:val="-2"/>
          <w:sz w:val="18"/>
          <w:szCs w:val="18"/>
        </w:rPr>
      </w:pPr>
      <w:r>
        <w:rPr>
          <w:b/>
          <w:sz w:val="18"/>
          <w:szCs w:val="18"/>
          <w:lang w:val="uk-UA"/>
        </w:rPr>
        <w:t xml:space="preserve">Таблиця </w:t>
      </w:r>
      <w:r>
        <w:rPr>
          <w:b/>
          <w:sz w:val="18"/>
          <w:szCs w:val="18"/>
        </w:rPr>
        <w:t>71</w:t>
      </w:r>
      <w:r>
        <w:rPr>
          <w:b/>
          <w:sz w:val="18"/>
          <w:szCs w:val="18"/>
          <w:lang w:val="en-US"/>
        </w:rPr>
        <w:t>2</w:t>
      </w:r>
      <w:r>
        <w:rPr>
          <w:b/>
          <w:sz w:val="18"/>
          <w:szCs w:val="18"/>
          <w:lang w:val="uk-UA"/>
        </w:rPr>
        <w:t>0</w:t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  <w:lang w:val="en-US"/>
        </w:rPr>
        <w:tab/>
      </w:r>
      <w:r>
        <w:rPr>
          <w:b/>
          <w:sz w:val="18"/>
          <w:szCs w:val="18"/>
        </w:rPr>
        <w:t>Стор.</w:t>
      </w:r>
      <w:r>
        <w:rPr>
          <w:b/>
          <w:sz w:val="18"/>
          <w:szCs w:val="18"/>
          <w:lang w:val="uk-UA"/>
        </w:rPr>
        <w:t xml:space="preserve"> 10 </w:t>
      </w:r>
      <w:r>
        <w:rPr>
          <w:b/>
          <w:sz w:val="18"/>
          <w:szCs w:val="18"/>
        </w:rPr>
        <w:t xml:space="preserve"> ф.№  071-2/о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632"/>
        <w:gridCol w:w="541"/>
        <w:gridCol w:w="1602"/>
        <w:gridCol w:w="476"/>
        <w:gridCol w:w="548"/>
        <w:gridCol w:w="619"/>
        <w:gridCol w:w="548"/>
        <w:gridCol w:w="523"/>
        <w:gridCol w:w="11"/>
        <w:gridCol w:w="541"/>
        <w:gridCol w:w="557"/>
        <w:gridCol w:w="578"/>
        <w:gridCol w:w="548"/>
        <w:gridCol w:w="478"/>
        <w:gridCol w:w="732"/>
        <w:gridCol w:w="626"/>
        <w:gridCol w:w="626"/>
        <w:gridCol w:w="523"/>
        <w:gridCol w:w="559"/>
        <w:gridCol w:w="569"/>
        <w:gridCol w:w="566"/>
        <w:gridCol w:w="749"/>
        <w:gridCol w:w="827"/>
      </w:tblGrid>
      <w:tr w:rsidR="00194448">
        <w:trPr>
          <w:trHeight w:val="284"/>
        </w:trPr>
        <w:tc>
          <w:tcPr>
            <w:tcW w:w="263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pacing w:val="-2"/>
                <w:sz w:val="18"/>
                <w:szCs w:val="18"/>
                <w:lang w:val="uk-UA"/>
              </w:rPr>
              <w:t xml:space="preserve">Найменування класів </w:t>
            </w:r>
            <w:r>
              <w:rPr>
                <w:b/>
                <w:color w:val="000000"/>
                <w:spacing w:val="-4"/>
                <w:sz w:val="18"/>
                <w:szCs w:val="18"/>
                <w:lang w:val="uk-UA"/>
              </w:rPr>
              <w:t>і окремих хвороб</w:t>
            </w:r>
          </w:p>
          <w:p w:rsidR="00194448" w:rsidRDefault="00194448">
            <w:pPr>
              <w:rPr>
                <w:b/>
                <w:sz w:val="18"/>
                <w:szCs w:val="18"/>
              </w:rPr>
            </w:pPr>
          </w:p>
        </w:tc>
        <w:tc>
          <w:tcPr>
            <w:tcW w:w="54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№ рядка</w:t>
            </w:r>
          </w:p>
        </w:tc>
        <w:tc>
          <w:tcPr>
            <w:tcW w:w="160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206" w:lineRule="exact"/>
              <w:ind w:right="19"/>
              <w:jc w:val="center"/>
              <w:rPr>
                <w:b/>
                <w:color w:val="000000"/>
                <w:spacing w:val="-3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-6"/>
                <w:sz w:val="18"/>
                <w:szCs w:val="18"/>
                <w:lang w:val="uk-UA"/>
              </w:rPr>
              <w:t xml:space="preserve">Шифр за </w:t>
            </w:r>
            <w:r>
              <w:rPr>
                <w:b/>
                <w:color w:val="000000"/>
                <w:spacing w:val="2"/>
                <w:sz w:val="18"/>
                <w:szCs w:val="18"/>
                <w:lang w:val="uk-UA"/>
              </w:rPr>
              <w:t>МКХ 10-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color w:val="000000"/>
                <w:spacing w:val="-3"/>
                <w:sz w:val="18"/>
                <w:szCs w:val="18"/>
                <w:lang w:val="uk-UA"/>
              </w:rPr>
              <w:t>перегляду</w:t>
            </w:r>
          </w:p>
        </w:tc>
        <w:tc>
          <w:tcPr>
            <w:tcW w:w="6159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підлітків</w:t>
            </w:r>
          </w:p>
        </w:tc>
        <w:tc>
          <w:tcPr>
            <w:tcW w:w="4218" w:type="dxa"/>
            <w:gridSpan w:val="7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У дітей</w:t>
            </w:r>
          </w:p>
        </w:tc>
        <w:tc>
          <w:tcPr>
            <w:tcW w:w="82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uk-UA"/>
              </w:rPr>
              <w:t>Всього травм</w:t>
            </w:r>
          </w:p>
        </w:tc>
      </w:tr>
      <w:tr w:rsidR="00194448">
        <w:trPr>
          <w:trHeight w:val="192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left="672" w:right="878"/>
              <w:jc w:val="center"/>
              <w:rPr>
                <w:b/>
                <w:color w:val="000000"/>
                <w:spacing w:val="-2"/>
                <w:sz w:val="15"/>
                <w:szCs w:val="15"/>
                <w:lang w:val="en-US"/>
              </w:rPr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hd w:val="clear" w:color="auto" w:fill="FFFFFF"/>
              <w:snapToGrid w:val="0"/>
              <w:ind w:left="82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napToGrid w:val="0"/>
              <w:spacing w:line="206" w:lineRule="exact"/>
              <w:ind w:right="19"/>
              <w:jc w:val="center"/>
              <w:rPr>
                <w:b/>
                <w:color w:val="000000"/>
                <w:spacing w:val="-6"/>
                <w:sz w:val="18"/>
                <w:szCs w:val="18"/>
                <w:lang w:val="uk-UA"/>
              </w:rPr>
            </w:pPr>
          </w:p>
        </w:tc>
        <w:tc>
          <w:tcPr>
            <w:tcW w:w="2725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color w:val="000000"/>
                <w:spacing w:val="1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виробничі</w:t>
            </w:r>
          </w:p>
        </w:tc>
        <w:tc>
          <w:tcPr>
            <w:tcW w:w="3434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pacing w:val="1"/>
                <w:sz w:val="18"/>
                <w:szCs w:val="18"/>
                <w:lang w:val="uk-UA"/>
              </w:rPr>
              <w:t>Не пов’</w:t>
            </w:r>
            <w:r>
              <w:rPr>
                <w:b/>
                <w:color w:val="000000"/>
                <w:spacing w:val="1"/>
                <w:sz w:val="18"/>
                <w:szCs w:val="18"/>
                <w:lang w:val="en-US"/>
              </w:rPr>
              <w:t>язані з виробництвом</w:t>
            </w:r>
          </w:p>
        </w:tc>
        <w:tc>
          <w:tcPr>
            <w:tcW w:w="4218" w:type="dxa"/>
            <w:gridSpan w:val="7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3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</w:pPr>
          </w:p>
        </w:tc>
        <w:tc>
          <w:tcPr>
            <w:tcW w:w="54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extDirection w:val="btLr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60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spacing w:line="163" w:lineRule="exact"/>
              <w:ind w:left="5"/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2"/>
                <w:szCs w:val="12"/>
                <w:lang w:val="uk-UA"/>
              </w:rPr>
              <w:t>В промисловості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в с/гос-</w:t>
            </w:r>
          </w:p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под.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дор. –транспорт.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5"/>
                <w:szCs w:val="15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дор. –транс</w:t>
            </w:r>
          </w:p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5"/>
                <w:szCs w:val="15"/>
                <w:lang w:val="uk-UA"/>
              </w:rPr>
              <w:t>порт</w:t>
            </w:r>
            <w:r>
              <w:rPr>
                <w:b/>
                <w:bCs/>
                <w:sz w:val="16"/>
                <w:szCs w:val="16"/>
                <w:lang w:val="uk-UA"/>
              </w:rPr>
              <w:t>.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>тивні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побутові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4"/>
                <w:szCs w:val="14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вулич-ні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4"/>
                <w:szCs w:val="14"/>
                <w:lang w:val="uk-UA"/>
              </w:rPr>
              <w:t xml:space="preserve">дор. </w:t>
            </w:r>
            <w:r>
              <w:rPr>
                <w:b/>
                <w:bCs/>
                <w:sz w:val="12"/>
                <w:szCs w:val="12"/>
                <w:lang w:val="uk-UA"/>
              </w:rPr>
              <w:t>–транс</w:t>
            </w:r>
          </w:p>
          <w:p w:rsidR="00194448" w:rsidRDefault="00194448">
            <w:pPr>
              <w:jc w:val="center"/>
              <w:rPr>
                <w:b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порт.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sz w:val="16"/>
                <w:szCs w:val="16"/>
                <w:lang w:val="uk-UA"/>
              </w:rPr>
              <w:t>шкільні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2"/>
                <w:szCs w:val="12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спор-</w:t>
            </w:r>
          </w:p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2"/>
                <w:szCs w:val="12"/>
                <w:lang w:val="uk-UA"/>
              </w:rPr>
              <w:t>тивні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bCs/>
                <w:sz w:val="16"/>
                <w:szCs w:val="16"/>
                <w:lang w:val="uk-UA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інші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uk-UA"/>
              </w:rPr>
              <w:t>всього</w:t>
            </w:r>
          </w:p>
        </w:tc>
        <w:tc>
          <w:tcPr>
            <w:tcW w:w="82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snapToGrid w:val="0"/>
              <w:rPr>
                <w:b/>
                <w:sz w:val="16"/>
                <w:szCs w:val="16"/>
                <w:lang w:val="en-US"/>
              </w:rPr>
            </w:pPr>
          </w:p>
        </w:tc>
      </w:tr>
      <w:tr w:rsidR="00194448">
        <w:trPr>
          <w:trHeight w:val="27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896"/>
              <w:jc w:val="center"/>
              <w:rPr>
                <w:b/>
                <w:color w:val="000000"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5"/>
                <w:szCs w:val="15"/>
                <w:lang w:val="uk-UA"/>
              </w:rPr>
              <w:t>А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ind w:left="12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Б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shd w:val="clear" w:color="auto" w:fill="FFFFFF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В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18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19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21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23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26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94448" w:rsidRDefault="00194448">
            <w:pPr>
              <w:jc w:val="center"/>
            </w:pPr>
            <w:r>
              <w:rPr>
                <w:b/>
                <w:sz w:val="16"/>
                <w:szCs w:val="16"/>
                <w:lang w:val="en-US"/>
              </w:rPr>
              <w:t>30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  <w:lang w:val="uk-UA"/>
              </w:rPr>
              <w:t>Деяк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ранн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 ускладнення травми та ускладн.,що виникають при хірург та терапевт. втручанні не класифіковані в ін.рубриках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18.0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T79-T88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   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Всього травм (без вiддаленних наслiдкiв)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6"/>
                <w:szCs w:val="16"/>
                <w:lang w:val="en-GB"/>
              </w:rPr>
              <w:t>19.0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S00-T88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246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490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147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27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913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1375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1746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254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504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69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3956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17453</w:t>
            </w:r>
          </w:p>
        </w:tc>
      </w:tr>
      <w:tr w:rsidR="00194448">
        <w:trPr>
          <w:trHeight w:val="23"/>
        </w:trPr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Pr="00194448" w:rsidRDefault="00194448">
            <w:pPr>
              <w:rPr>
                <w:b/>
                <w:sz w:val="16"/>
                <w:szCs w:val="16"/>
              </w:rPr>
            </w:pPr>
            <w:r>
              <w:rPr>
                <w:b/>
                <w:color w:val="000000"/>
                <w:sz w:val="18"/>
                <w:szCs w:val="18"/>
              </w:rPr>
              <w:t>Кр.того: насл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 xml:space="preserve">дки травм та отруєнь та 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ших </w:t>
            </w:r>
            <w:r>
              <w:rPr>
                <w:b/>
                <w:color w:val="000000"/>
                <w:sz w:val="18"/>
                <w:szCs w:val="18"/>
              </w:rPr>
              <w:t>вплив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i</w:t>
            </w:r>
            <w:r>
              <w:rPr>
                <w:b/>
                <w:color w:val="000000"/>
                <w:sz w:val="18"/>
                <w:szCs w:val="18"/>
              </w:rPr>
              <w:t>в зовн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 xml:space="preserve">ішних </w:t>
            </w:r>
            <w:r>
              <w:rPr>
                <w:b/>
                <w:color w:val="000000"/>
                <w:sz w:val="18"/>
                <w:szCs w:val="18"/>
              </w:rPr>
              <w:t>прич</w:t>
            </w:r>
            <w:r>
              <w:rPr>
                <w:b/>
                <w:color w:val="000000"/>
                <w:sz w:val="18"/>
                <w:szCs w:val="18"/>
                <w:lang w:val="uk-UA"/>
              </w:rPr>
              <w:t>ин</w:t>
            </w:r>
          </w:p>
        </w:tc>
        <w:tc>
          <w:tcPr>
            <w:tcW w:w="54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z w:val="16"/>
                <w:szCs w:val="16"/>
                <w:lang w:val="en-GB"/>
              </w:rPr>
              <w:t>20.0</w:t>
            </w:r>
          </w:p>
        </w:tc>
        <w:tc>
          <w:tcPr>
            <w:tcW w:w="16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T90-98</w:t>
            </w:r>
          </w:p>
        </w:tc>
        <w:tc>
          <w:tcPr>
            <w:tcW w:w="47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   </w:t>
            </w:r>
          </w:p>
        </w:tc>
        <w:tc>
          <w:tcPr>
            <w:tcW w:w="55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4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478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6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2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5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8"/>
                <w:szCs w:val="18"/>
                <w:lang w:val="uk-UA"/>
              </w:rPr>
              <w:t>Х</w:t>
            </w:r>
          </w:p>
        </w:tc>
        <w:tc>
          <w:tcPr>
            <w:tcW w:w="7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43</w:t>
            </w:r>
          </w:p>
        </w:tc>
        <w:tc>
          <w:tcPr>
            <w:tcW w:w="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194448" w:rsidRDefault="00F71F07">
            <w:pPr>
              <w:snapToGrid w:val="0"/>
              <w:jc w:val="right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1324</w:t>
            </w:r>
          </w:p>
        </w:tc>
      </w:tr>
    </w:tbl>
    <w:p w:rsidR="00194448" w:rsidRDefault="00194448">
      <w:pPr>
        <w:rPr>
          <w:color w:val="000000"/>
          <w:sz w:val="16"/>
          <w:szCs w:val="16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12"/>
        <w:gridCol w:w="532"/>
        <w:gridCol w:w="1572"/>
        <w:gridCol w:w="1018"/>
        <w:gridCol w:w="880"/>
        <w:gridCol w:w="899"/>
        <w:gridCol w:w="1388"/>
        <w:gridCol w:w="1295"/>
        <w:gridCol w:w="1035"/>
        <w:gridCol w:w="875"/>
      </w:tblGrid>
      <w:tr w:rsidR="00194448">
        <w:trPr>
          <w:cantSplit/>
          <w:trHeight w:val="285"/>
        </w:trPr>
        <w:tc>
          <w:tcPr>
            <w:tcW w:w="631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Дата</w:t>
            </w:r>
            <w:r>
              <w:rPr>
                <w:sz w:val="22"/>
                <w:szCs w:val="22"/>
                <w:lang w:val="uk-UA"/>
              </w:rPr>
              <w:tab/>
            </w:r>
            <w:r>
              <w:rPr>
                <w:sz w:val="22"/>
                <w:szCs w:val="22"/>
                <w:lang w:val="uk-UA"/>
              </w:rPr>
              <w:tab/>
            </w:r>
            <w:r w:rsidR="00F71F07">
              <w:rPr>
                <w:sz w:val="22"/>
                <w:szCs w:val="22"/>
                <w:u w:val="single"/>
                <w:lang w:val="en-US"/>
              </w:rPr>
              <w:t>08.02.2023</w:t>
            </w:r>
            <w:r>
              <w:rPr>
                <w:sz w:val="22"/>
                <w:szCs w:val="22"/>
                <w:lang w:val="uk-UA"/>
              </w:rPr>
              <w:t>р.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uk-UA"/>
              </w:rPr>
              <w:t>Керівник:</w:t>
            </w: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r>
              <w:rPr>
                <w:sz w:val="22"/>
                <w:szCs w:val="22"/>
                <w:lang w:val="en-US"/>
              </w:rPr>
              <w:t xml:space="preserve"> ___________     </w:t>
            </w:r>
            <w:r w:rsidR="00F71F07">
              <w:rPr>
                <w:b/>
                <w:sz w:val="22"/>
                <w:szCs w:val="22"/>
                <w:u w:val="single"/>
                <w:lang w:val="uk-UA"/>
              </w:rPr>
              <w:t>Юрій СОРОКОЛАТ</w:t>
            </w: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Виконавець _____________  </w:t>
            </w:r>
            <w:r w:rsidR="00F71F07">
              <w:rPr>
                <w:sz w:val="22"/>
                <w:szCs w:val="22"/>
                <w:u w:val="single"/>
                <w:lang w:val="uk-UA"/>
              </w:rPr>
              <w:t>Олена ПШЕНЯНИК 725-55-40</w:t>
            </w:r>
          </w:p>
        </w:tc>
        <w:tc>
          <w:tcPr>
            <w:tcW w:w="2590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79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593" w:type="dxa"/>
            <w:gridSpan w:val="4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285"/>
        </w:trPr>
        <w:tc>
          <w:tcPr>
            <w:tcW w:w="6844" w:type="dxa"/>
            <w:gridSpan w:val="2"/>
            <w:shd w:val="clear" w:color="auto" w:fill="auto"/>
          </w:tcPr>
          <w:p w:rsidR="00194448" w:rsidRDefault="00194448">
            <w:pPr>
              <w:rPr>
                <w:sz w:val="22"/>
                <w:szCs w:val="22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                    </w:t>
            </w:r>
            <w:r>
              <w:rPr>
                <w:sz w:val="18"/>
                <w:szCs w:val="18"/>
                <w:lang w:val="uk-UA"/>
              </w:rPr>
              <w:t>Номер телефону виконавця</w:t>
            </w:r>
            <w:r>
              <w:rPr>
                <w:sz w:val="18"/>
                <w:szCs w:val="18"/>
                <w:u w:val="single"/>
                <w:lang w:val="uk-UA"/>
              </w:rPr>
              <w:t>_______________________________</w:t>
            </w: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М.П.</w:t>
            </w: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194448">
        <w:trPr>
          <w:cantSplit/>
          <w:trHeight w:val="113"/>
        </w:trPr>
        <w:tc>
          <w:tcPr>
            <w:tcW w:w="6844" w:type="dxa"/>
            <w:gridSpan w:val="2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167" w:type="dxa"/>
            <w:gridSpan w:val="3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  <w:p w:rsidR="00194448" w:rsidRDefault="0019444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194448" w:rsidRDefault="00194448">
            <w:pPr>
              <w:snapToGrid w:val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94448" w:rsidRDefault="00F71F07">
      <w:r>
        <w:rPr>
          <w:sz w:val="20"/>
          <w:szCs w:val="20"/>
          <w:lang w:val="en-US"/>
        </w:rPr>
        <w:t xml:space="preserve"> </w:t>
      </w:r>
    </w:p>
    <w:sectPr w:rsidR="00194448" w:rsidSect="00DF1B2E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5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07"/>
    <w:rsid w:val="000019E5"/>
    <w:rsid w:val="000361A5"/>
    <w:rsid w:val="00045F97"/>
    <w:rsid w:val="00063151"/>
    <w:rsid w:val="000B5E1D"/>
    <w:rsid w:val="001528F7"/>
    <w:rsid w:val="00194448"/>
    <w:rsid w:val="001C6985"/>
    <w:rsid w:val="001E319A"/>
    <w:rsid w:val="001E450B"/>
    <w:rsid w:val="001F2D40"/>
    <w:rsid w:val="001F3CC9"/>
    <w:rsid w:val="00201A17"/>
    <w:rsid w:val="002470BB"/>
    <w:rsid w:val="00297A5D"/>
    <w:rsid w:val="002A38C3"/>
    <w:rsid w:val="002C5662"/>
    <w:rsid w:val="002E0BA3"/>
    <w:rsid w:val="0036199F"/>
    <w:rsid w:val="004E5639"/>
    <w:rsid w:val="00550B5D"/>
    <w:rsid w:val="00562B28"/>
    <w:rsid w:val="005B6261"/>
    <w:rsid w:val="005B662A"/>
    <w:rsid w:val="006149BD"/>
    <w:rsid w:val="0063319A"/>
    <w:rsid w:val="00636614"/>
    <w:rsid w:val="006B68DF"/>
    <w:rsid w:val="006B6CD8"/>
    <w:rsid w:val="006E63A2"/>
    <w:rsid w:val="007B6C45"/>
    <w:rsid w:val="0080783F"/>
    <w:rsid w:val="00817E8B"/>
    <w:rsid w:val="008439F1"/>
    <w:rsid w:val="008A7468"/>
    <w:rsid w:val="009B3FA6"/>
    <w:rsid w:val="009F6D98"/>
    <w:rsid w:val="00A55413"/>
    <w:rsid w:val="00A6043F"/>
    <w:rsid w:val="00A84622"/>
    <w:rsid w:val="00AA1CC9"/>
    <w:rsid w:val="00B32E79"/>
    <w:rsid w:val="00B675E8"/>
    <w:rsid w:val="00B734CE"/>
    <w:rsid w:val="00B82ECE"/>
    <w:rsid w:val="00BF660E"/>
    <w:rsid w:val="00C0647B"/>
    <w:rsid w:val="00C67249"/>
    <w:rsid w:val="00C744D0"/>
    <w:rsid w:val="00DE4F61"/>
    <w:rsid w:val="00DF1B2E"/>
    <w:rsid w:val="00E17CA8"/>
    <w:rsid w:val="00E223CA"/>
    <w:rsid w:val="00E67CDA"/>
    <w:rsid w:val="00E86BAE"/>
    <w:rsid w:val="00EA2D7C"/>
    <w:rsid w:val="00ED19C9"/>
    <w:rsid w:val="00F27FDF"/>
    <w:rsid w:val="00F309B3"/>
    <w:rsid w:val="00F4025C"/>
    <w:rsid w:val="00F71F07"/>
    <w:rsid w:val="00FB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2E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DF1B2E"/>
    <w:pPr>
      <w:keepNext/>
      <w:numPr>
        <w:ilvl w:val="1"/>
        <w:numId w:val="1"/>
      </w:numPr>
      <w:outlineLvl w:val="1"/>
    </w:pPr>
    <w:rPr>
      <w:szCs w:val="20"/>
      <w:lang w:val="uk-UA"/>
    </w:rPr>
  </w:style>
  <w:style w:type="paragraph" w:styleId="4">
    <w:name w:val="heading 4"/>
    <w:basedOn w:val="a"/>
    <w:next w:val="a"/>
    <w:qFormat/>
    <w:rsid w:val="00DF1B2E"/>
    <w:pPr>
      <w:keepNext/>
      <w:numPr>
        <w:ilvl w:val="3"/>
        <w:numId w:val="1"/>
      </w:numPr>
      <w:jc w:val="center"/>
      <w:outlineLvl w:val="3"/>
    </w:pPr>
    <w:rPr>
      <w:b/>
      <w:bCs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1B2E"/>
  </w:style>
  <w:style w:type="character" w:customStyle="1" w:styleId="a3">
    <w:name w:val="Верхний колонтитул Знак"/>
    <w:rsid w:val="00DF1B2E"/>
    <w:rPr>
      <w:sz w:val="24"/>
      <w:szCs w:val="24"/>
    </w:rPr>
  </w:style>
  <w:style w:type="character" w:customStyle="1" w:styleId="a4">
    <w:name w:val="Нижний колонтитул Знак"/>
    <w:rsid w:val="00DF1B2E"/>
    <w:rPr>
      <w:sz w:val="24"/>
      <w:szCs w:val="24"/>
    </w:rPr>
  </w:style>
  <w:style w:type="character" w:customStyle="1" w:styleId="a5">
    <w:name w:val="Текст выноски Знак"/>
    <w:rsid w:val="00DF1B2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DF1B2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DF1B2E"/>
    <w:pPr>
      <w:jc w:val="center"/>
    </w:pPr>
    <w:rPr>
      <w:b/>
      <w:sz w:val="28"/>
      <w:szCs w:val="20"/>
    </w:rPr>
  </w:style>
  <w:style w:type="paragraph" w:styleId="a7">
    <w:name w:val="List"/>
    <w:basedOn w:val="a6"/>
    <w:rsid w:val="00DF1B2E"/>
    <w:rPr>
      <w:rFonts w:cs="Mangal"/>
    </w:rPr>
  </w:style>
  <w:style w:type="paragraph" w:styleId="a8">
    <w:name w:val="caption"/>
    <w:basedOn w:val="a"/>
    <w:qFormat/>
    <w:rsid w:val="00DF1B2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F1B2E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next w:val="a"/>
    <w:rsid w:val="00DF1B2E"/>
    <w:rPr>
      <w:b/>
      <w:bCs/>
      <w:sz w:val="20"/>
      <w:szCs w:val="20"/>
    </w:rPr>
  </w:style>
  <w:style w:type="paragraph" w:styleId="a9">
    <w:name w:val="header"/>
    <w:basedOn w:val="a"/>
    <w:rsid w:val="00DF1B2E"/>
  </w:style>
  <w:style w:type="paragraph" w:styleId="aa">
    <w:name w:val="footer"/>
    <w:basedOn w:val="a"/>
    <w:rsid w:val="00DF1B2E"/>
  </w:style>
  <w:style w:type="paragraph" w:styleId="ab">
    <w:name w:val="Balloon Text"/>
    <w:basedOn w:val="a"/>
    <w:rsid w:val="00DF1B2E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DF1B2E"/>
    <w:pPr>
      <w:suppressLineNumbers/>
    </w:pPr>
  </w:style>
  <w:style w:type="paragraph" w:customStyle="1" w:styleId="ad">
    <w:name w:val="Заголовок таблицы"/>
    <w:basedOn w:val="ac"/>
    <w:rsid w:val="00DF1B2E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DF1B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2E"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"/>
    <w:next w:val="a"/>
    <w:qFormat/>
    <w:rsid w:val="00DF1B2E"/>
    <w:pPr>
      <w:keepNext/>
      <w:numPr>
        <w:ilvl w:val="1"/>
        <w:numId w:val="1"/>
      </w:numPr>
      <w:outlineLvl w:val="1"/>
    </w:pPr>
    <w:rPr>
      <w:szCs w:val="20"/>
      <w:lang w:val="uk-UA"/>
    </w:rPr>
  </w:style>
  <w:style w:type="paragraph" w:styleId="4">
    <w:name w:val="heading 4"/>
    <w:basedOn w:val="a"/>
    <w:next w:val="a"/>
    <w:qFormat/>
    <w:rsid w:val="00DF1B2E"/>
    <w:pPr>
      <w:keepNext/>
      <w:numPr>
        <w:ilvl w:val="3"/>
        <w:numId w:val="1"/>
      </w:numPr>
      <w:jc w:val="center"/>
      <w:outlineLvl w:val="3"/>
    </w:pPr>
    <w:rPr>
      <w:b/>
      <w:bCs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1B2E"/>
  </w:style>
  <w:style w:type="character" w:customStyle="1" w:styleId="a3">
    <w:name w:val="Верхний колонтитул Знак"/>
    <w:rsid w:val="00DF1B2E"/>
    <w:rPr>
      <w:sz w:val="24"/>
      <w:szCs w:val="24"/>
    </w:rPr>
  </w:style>
  <w:style w:type="character" w:customStyle="1" w:styleId="a4">
    <w:name w:val="Нижний колонтитул Знак"/>
    <w:rsid w:val="00DF1B2E"/>
    <w:rPr>
      <w:sz w:val="24"/>
      <w:szCs w:val="24"/>
    </w:rPr>
  </w:style>
  <w:style w:type="character" w:customStyle="1" w:styleId="a5">
    <w:name w:val="Текст выноски Знак"/>
    <w:rsid w:val="00DF1B2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6"/>
    <w:rsid w:val="00DF1B2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rsid w:val="00DF1B2E"/>
    <w:pPr>
      <w:jc w:val="center"/>
    </w:pPr>
    <w:rPr>
      <w:b/>
      <w:sz w:val="28"/>
      <w:szCs w:val="20"/>
    </w:rPr>
  </w:style>
  <w:style w:type="paragraph" w:styleId="a7">
    <w:name w:val="List"/>
    <w:basedOn w:val="a6"/>
    <w:rsid w:val="00DF1B2E"/>
    <w:rPr>
      <w:rFonts w:cs="Mangal"/>
    </w:rPr>
  </w:style>
  <w:style w:type="paragraph" w:styleId="a8">
    <w:name w:val="caption"/>
    <w:basedOn w:val="a"/>
    <w:qFormat/>
    <w:rsid w:val="00DF1B2E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F1B2E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next w:val="a"/>
    <w:rsid w:val="00DF1B2E"/>
    <w:rPr>
      <w:b/>
      <w:bCs/>
      <w:sz w:val="20"/>
      <w:szCs w:val="20"/>
    </w:rPr>
  </w:style>
  <w:style w:type="paragraph" w:styleId="a9">
    <w:name w:val="header"/>
    <w:basedOn w:val="a"/>
    <w:rsid w:val="00DF1B2E"/>
  </w:style>
  <w:style w:type="paragraph" w:styleId="aa">
    <w:name w:val="footer"/>
    <w:basedOn w:val="a"/>
    <w:rsid w:val="00DF1B2E"/>
  </w:style>
  <w:style w:type="paragraph" w:styleId="ab">
    <w:name w:val="Balloon Text"/>
    <w:basedOn w:val="a"/>
    <w:rsid w:val="00DF1B2E"/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rsid w:val="00DF1B2E"/>
    <w:pPr>
      <w:suppressLineNumbers/>
    </w:pPr>
  </w:style>
  <w:style w:type="paragraph" w:customStyle="1" w:styleId="ad">
    <w:name w:val="Заголовок таблицы"/>
    <w:basedOn w:val="ac"/>
    <w:rsid w:val="00DF1B2E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DF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2\4%20&#1082;&#1074;.%202022\Medstat2.6.9.3_4kv2022_&#1051;&#1055;&#1047;_&#1079;_&#1087;i&#1076;&#1088;&#1086;&#1079;&#1076;i&#1083;&#1072;&#1084;&#1080;%2002,012023%20&#1085;&#1086;&#1074;\Templates\F9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F91</Template>
  <TotalTime>8</TotalTime>
  <Pages>55</Pages>
  <Words>18218</Words>
  <Characters>103844</Characters>
  <Application>Microsoft Office Word</Application>
  <DocSecurity>0</DocSecurity>
  <Lines>865</Lines>
  <Paragraphs>243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Код форми за ДКУД</vt:lpstr>
      <vt:lpstr>Код форми за ДКУД</vt:lpstr>
    </vt:vector>
  </TitlesOfParts>
  <Company>Curnos™</Company>
  <LinksUpToDate>false</LinksUpToDate>
  <CharactersWithSpaces>121819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 форми за ДКУД</dc:title>
  <dc:creator>Adminn</dc:creator>
  <cp:lastModifiedBy>Adminn</cp:lastModifiedBy>
  <cp:revision>6</cp:revision>
  <cp:lastPrinted>2015-05-18T09:55:00Z</cp:lastPrinted>
  <dcterms:created xsi:type="dcterms:W3CDTF">2023-02-08T11:25:00Z</dcterms:created>
  <dcterms:modified xsi:type="dcterms:W3CDTF">2023-02-08T11:33:00Z</dcterms:modified>
</cp:coreProperties>
</file>